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07FE65" w14:textId="77777777" w:rsidR="0003067D" w:rsidRPr="00725D97" w:rsidRDefault="0003067D" w:rsidP="002A1CE3">
      <w:pPr>
        <w:spacing w:before="0"/>
      </w:pPr>
    </w:p>
    <w:tbl>
      <w:tblPr>
        <w:tblStyle w:val="TableGrid"/>
        <w:tblW w:w="9639" w:type="dxa"/>
        <w:tblInd w:w="134" w:type="dxa"/>
        <w:tblCellMar>
          <w:top w:w="158" w:type="dxa"/>
          <w:left w:w="98" w:type="dxa"/>
          <w:right w:w="115" w:type="dxa"/>
        </w:tblCellMar>
        <w:tblLook w:val="04A0" w:firstRow="1" w:lastRow="0" w:firstColumn="1" w:lastColumn="0" w:noHBand="0" w:noVBand="1"/>
      </w:tblPr>
      <w:tblGrid>
        <w:gridCol w:w="4095"/>
        <w:gridCol w:w="5544"/>
      </w:tblGrid>
      <w:tr w:rsidR="0003067D" w:rsidRPr="00725D97" w14:paraId="13E13AA5" w14:textId="77777777" w:rsidTr="002A1CE3">
        <w:trPr>
          <w:trHeight w:val="485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B75FC1" w14:textId="604EEAE7" w:rsidR="0003067D" w:rsidRPr="00725D97" w:rsidRDefault="003A7819" w:rsidP="002A1CE3">
            <w:pPr>
              <w:pStyle w:val="Otsikko4"/>
              <w:numPr>
                <w:ilvl w:val="0"/>
                <w:numId w:val="0"/>
              </w:numPr>
              <w:spacing w:before="0" w:after="120"/>
              <w:jc w:val="center"/>
              <w:outlineLvl w:val="3"/>
              <w:rPr>
                <w:sz w:val="40"/>
                <w:szCs w:val="40"/>
              </w:rPr>
            </w:pPr>
            <w:r w:rsidRPr="00725D97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 </w:t>
            </w:r>
            <w:r w:rsidR="002A1CE3" w:rsidRPr="00725D97">
              <w:rPr>
                <w:rFonts w:ascii="Calibri" w:eastAsia="Calibri" w:hAnsi="Calibri" w:cs="Calibri"/>
                <w:i w:val="0"/>
                <w:iCs w:val="0"/>
                <w:sz w:val="36"/>
              </w:rPr>
              <w:t>1.3-</w:t>
            </w:r>
            <w:r w:rsidR="002C27D8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 Ammatilli</w:t>
            </w:r>
            <w:r w:rsidR="00E166AA">
              <w:rPr>
                <w:rFonts w:ascii="Calibri" w:eastAsia="Calibri" w:hAnsi="Calibri" w:cs="Calibri"/>
                <w:i w:val="0"/>
                <w:iCs w:val="0"/>
                <w:sz w:val="36"/>
              </w:rPr>
              <w:t>s</w:t>
            </w:r>
            <w:r w:rsidR="00CC3CED">
              <w:rPr>
                <w:rFonts w:ascii="Calibri" w:eastAsia="Calibri" w:hAnsi="Calibri" w:cs="Calibri"/>
                <w:i w:val="0"/>
                <w:iCs w:val="0"/>
                <w:sz w:val="36"/>
              </w:rPr>
              <w:t>en</w:t>
            </w:r>
            <w:r w:rsidR="002C27D8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 koulutu</w:t>
            </w:r>
            <w:r w:rsidR="00CC3CED">
              <w:rPr>
                <w:rFonts w:ascii="Calibri" w:eastAsia="Calibri" w:hAnsi="Calibri" w:cs="Calibri"/>
                <w:i w:val="0"/>
                <w:iCs w:val="0"/>
                <w:sz w:val="36"/>
              </w:rPr>
              <w:t>ksen</w:t>
            </w:r>
            <w:r w:rsidR="002C27D8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 </w:t>
            </w:r>
            <w:r w:rsidR="000906B5" w:rsidRPr="00725D97">
              <w:rPr>
                <w:rFonts w:ascii="Calibri" w:eastAsia="Calibri" w:hAnsi="Calibri" w:cs="Calibri"/>
                <w:i w:val="0"/>
                <w:iCs w:val="0"/>
                <w:sz w:val="36"/>
              </w:rPr>
              <w:t>luokit</w:t>
            </w:r>
            <w:r w:rsidR="00CC3CED">
              <w:rPr>
                <w:rFonts w:ascii="Calibri" w:eastAsia="Calibri" w:hAnsi="Calibri" w:cs="Calibri"/>
                <w:i w:val="0"/>
                <w:iCs w:val="0"/>
                <w:sz w:val="36"/>
              </w:rPr>
              <w:t>us</w:t>
            </w:r>
            <w:r w:rsidR="0003067D" w:rsidRPr="00725D97">
              <w:rPr>
                <w:rFonts w:ascii="Calibri" w:eastAsia="Calibri" w:hAnsi="Calibri" w:cs="Calibri"/>
                <w:color w:val="336600"/>
                <w:sz w:val="40"/>
                <w:szCs w:val="24"/>
              </w:rPr>
              <w:t xml:space="preserve"> </w:t>
            </w:r>
          </w:p>
        </w:tc>
      </w:tr>
      <w:tr w:rsidR="0003067D" w:rsidRPr="00725D97" w14:paraId="55BE71A3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938304" w14:textId="74936161" w:rsidR="0003067D" w:rsidRPr="00725D97" w:rsidRDefault="003A7819" w:rsidP="0077508C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Asiakirjan kuvaus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15F756" w14:textId="39BE7552" w:rsidR="0003067D" w:rsidRPr="00725D97" w:rsidRDefault="003A7819" w:rsidP="0077508C">
            <w:pPr>
              <w:spacing w:before="0" w:after="0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>Asiakirja</w:t>
            </w:r>
            <w:r w:rsidR="000D1088" w:rsidRPr="00725D97">
              <w:rPr>
                <w:sz w:val="24"/>
                <w:szCs w:val="24"/>
              </w:rPr>
              <w:t xml:space="preserve">sta käy ilmi </w:t>
            </w:r>
            <w:r w:rsidRPr="00725D97">
              <w:rPr>
                <w:sz w:val="24"/>
                <w:szCs w:val="24"/>
              </w:rPr>
              <w:t>FIELDS</w:t>
            </w:r>
            <w:r w:rsidR="00081139" w:rsidRPr="00725D97">
              <w:rPr>
                <w:sz w:val="24"/>
                <w:szCs w:val="24"/>
              </w:rPr>
              <w:t xml:space="preserve"> online-</w:t>
            </w:r>
            <w:r w:rsidRPr="00725D97">
              <w:rPr>
                <w:sz w:val="24"/>
                <w:szCs w:val="24"/>
              </w:rPr>
              <w:t>tietokannan luok</w:t>
            </w:r>
            <w:r w:rsidR="00C350DF" w:rsidRPr="00725D97">
              <w:rPr>
                <w:sz w:val="24"/>
                <w:szCs w:val="24"/>
              </w:rPr>
              <w:t>ittelu</w:t>
            </w:r>
            <w:r w:rsidR="009D652A" w:rsidRPr="00725D97">
              <w:rPr>
                <w:sz w:val="24"/>
                <w:szCs w:val="24"/>
              </w:rPr>
              <w:t>tapa</w:t>
            </w:r>
            <w:r w:rsidR="00F51BEA" w:rsidRPr="00725D97">
              <w:rPr>
                <w:sz w:val="24"/>
                <w:szCs w:val="24"/>
              </w:rPr>
              <w:t>.</w:t>
            </w:r>
            <w:r w:rsidRPr="00725D97">
              <w:rPr>
                <w:sz w:val="24"/>
                <w:szCs w:val="24"/>
              </w:rPr>
              <w:t xml:space="preserve"> Keskittyen erityisesti</w:t>
            </w:r>
            <w:r w:rsidR="00F51BEA" w:rsidRPr="00725D97">
              <w:rPr>
                <w:sz w:val="24"/>
                <w:szCs w:val="24"/>
              </w:rPr>
              <w:t xml:space="preserve"> näihin ryhmiin</w:t>
            </w:r>
            <w:r w:rsidR="003E323D" w:rsidRPr="00725D97">
              <w:rPr>
                <w:sz w:val="24"/>
                <w:szCs w:val="24"/>
              </w:rPr>
              <w:t>:</w:t>
            </w:r>
            <w:r w:rsidR="00F51BEA" w:rsidRPr="00725D97">
              <w:rPr>
                <w:sz w:val="24"/>
                <w:szCs w:val="24"/>
              </w:rPr>
              <w:t xml:space="preserve"> “</w:t>
            </w:r>
            <w:r w:rsidR="003E323D" w:rsidRPr="00725D97">
              <w:rPr>
                <w:sz w:val="24"/>
                <w:szCs w:val="24"/>
              </w:rPr>
              <w:t>O</w:t>
            </w:r>
            <w:r w:rsidR="00F51BEA" w:rsidRPr="00725D97">
              <w:rPr>
                <w:sz w:val="24"/>
                <w:szCs w:val="24"/>
              </w:rPr>
              <w:t>rganisaatiot/</w:t>
            </w:r>
            <w:r w:rsidR="003E323D" w:rsidRPr="00725D97">
              <w:rPr>
                <w:sz w:val="24"/>
                <w:szCs w:val="24"/>
              </w:rPr>
              <w:t>S</w:t>
            </w:r>
            <w:r w:rsidR="00F51BEA" w:rsidRPr="00725D97">
              <w:rPr>
                <w:sz w:val="24"/>
                <w:szCs w:val="24"/>
              </w:rPr>
              <w:t>idosryhmät”</w:t>
            </w:r>
            <w:r w:rsidR="002C27D8">
              <w:rPr>
                <w:sz w:val="24"/>
                <w:szCs w:val="24"/>
              </w:rPr>
              <w:t xml:space="preserve">, </w:t>
            </w:r>
            <w:r w:rsidR="003E323D" w:rsidRPr="00725D97">
              <w:rPr>
                <w:sz w:val="24"/>
                <w:szCs w:val="24"/>
              </w:rPr>
              <w:t>“Opetussuunnitelmat/Kurssit” ja “</w:t>
            </w:r>
            <w:r w:rsidR="00E166AA">
              <w:rPr>
                <w:sz w:val="24"/>
                <w:szCs w:val="24"/>
              </w:rPr>
              <w:t>Käytännöt j</w:t>
            </w:r>
            <w:r w:rsidR="00CC3CED">
              <w:rPr>
                <w:sz w:val="24"/>
                <w:szCs w:val="24"/>
              </w:rPr>
              <w:t>a</w:t>
            </w:r>
            <w:r w:rsidR="00E166AA">
              <w:rPr>
                <w:sz w:val="24"/>
                <w:szCs w:val="24"/>
              </w:rPr>
              <w:t xml:space="preserve"> </w:t>
            </w:r>
            <w:r w:rsidR="00CC3CED">
              <w:rPr>
                <w:sz w:val="24"/>
                <w:szCs w:val="24"/>
              </w:rPr>
              <w:t>Edunvalvonta</w:t>
            </w:r>
            <w:r w:rsidR="00CC3CED" w:rsidRPr="00725D97">
              <w:rPr>
                <w:sz w:val="24"/>
                <w:szCs w:val="24"/>
              </w:rPr>
              <w:t xml:space="preserve"> “</w:t>
            </w:r>
            <w:r w:rsidR="000D1088" w:rsidRPr="00725D97">
              <w:rPr>
                <w:sz w:val="24"/>
                <w:szCs w:val="24"/>
              </w:rPr>
              <w:t>. Asiakirja</w:t>
            </w:r>
            <w:r w:rsidR="009D652A" w:rsidRPr="00725D97">
              <w:rPr>
                <w:sz w:val="24"/>
                <w:szCs w:val="24"/>
              </w:rPr>
              <w:t xml:space="preserve"> esittelee </w:t>
            </w:r>
            <w:r w:rsidR="000D1088" w:rsidRPr="00725D97">
              <w:rPr>
                <w:sz w:val="24"/>
                <w:szCs w:val="24"/>
              </w:rPr>
              <w:t>myös “Sidos- ja kohderyhmien luokittelu</w:t>
            </w:r>
            <w:r w:rsidR="009D652A" w:rsidRPr="00725D97">
              <w:rPr>
                <w:sz w:val="24"/>
                <w:szCs w:val="24"/>
              </w:rPr>
              <w:t>n”.</w:t>
            </w:r>
            <w:r w:rsidR="000D1088" w:rsidRPr="00725D97">
              <w:rPr>
                <w:sz w:val="24"/>
                <w:szCs w:val="24"/>
              </w:rPr>
              <w:t xml:space="preserve"> </w:t>
            </w:r>
            <w:r w:rsidR="00547A92">
              <w:rPr>
                <w:sz w:val="24"/>
                <w:szCs w:val="24"/>
              </w:rPr>
              <w:t>Identifioimalla</w:t>
            </w:r>
            <w:r w:rsidR="000D1088" w:rsidRPr="00725D97">
              <w:rPr>
                <w:sz w:val="24"/>
                <w:szCs w:val="24"/>
              </w:rPr>
              <w:t xml:space="preserve"> niiden hyödyt sekä </w:t>
            </w:r>
            <w:r w:rsidR="009D652A" w:rsidRPr="00725D97">
              <w:rPr>
                <w:sz w:val="24"/>
                <w:szCs w:val="24"/>
              </w:rPr>
              <w:t xml:space="preserve">sen </w:t>
            </w:r>
            <w:r w:rsidR="000D1088" w:rsidRPr="00725D97">
              <w:rPr>
                <w:sz w:val="24"/>
                <w:szCs w:val="24"/>
              </w:rPr>
              <w:t xml:space="preserve">kuinka saavuttaa hyödyt ja miksi. </w:t>
            </w:r>
          </w:p>
        </w:tc>
      </w:tr>
      <w:tr w:rsidR="0003067D" w:rsidRPr="00725D97" w14:paraId="2A620A93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1A5A6D" w14:textId="2556F3EF" w:rsidR="0003067D" w:rsidRPr="00725D97" w:rsidRDefault="000906B5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Työ</w:t>
            </w:r>
            <w:r w:rsidR="002C27D8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paketin</w:t>
            </w: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 xml:space="preserve"> otsikko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0BC3C4" w14:textId="27394FF4" w:rsidR="0003067D" w:rsidRPr="00725D97" w:rsidRDefault="003C2B33" w:rsidP="0077508C">
            <w:pPr>
              <w:spacing w:before="0" w:after="0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 xml:space="preserve">WP1 </w:t>
            </w:r>
            <w:r w:rsidR="002C27D8">
              <w:rPr>
                <w:sz w:val="24"/>
                <w:szCs w:val="24"/>
              </w:rPr>
              <w:t>Taidot on tunnistettava</w:t>
            </w:r>
          </w:p>
        </w:tc>
      </w:tr>
      <w:tr w:rsidR="0003067D" w:rsidRPr="00725D97" w14:paraId="12EE4504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3C711D" w14:textId="21AFA39E" w:rsidR="0003067D" w:rsidRPr="00725D97" w:rsidRDefault="000906B5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Tehtävän otsikko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CC127E" w14:textId="1C2A9849" w:rsidR="0003067D" w:rsidRPr="00725D97" w:rsidRDefault="002A1CE3" w:rsidP="0077508C">
            <w:pPr>
              <w:spacing w:before="0" w:after="0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>T</w:t>
            </w:r>
            <w:r w:rsidR="000906B5" w:rsidRPr="00725D97">
              <w:rPr>
                <w:sz w:val="24"/>
                <w:szCs w:val="24"/>
              </w:rPr>
              <w:t>ehtävä</w:t>
            </w:r>
            <w:r w:rsidRPr="00725D97">
              <w:rPr>
                <w:sz w:val="24"/>
                <w:szCs w:val="24"/>
              </w:rPr>
              <w:t xml:space="preserve"> 1.2 </w:t>
            </w:r>
            <w:r w:rsidR="000906B5" w:rsidRPr="00725D97">
              <w:rPr>
                <w:sz w:val="24"/>
                <w:szCs w:val="24"/>
              </w:rPr>
              <w:t>Sidosryhmien strateginen kartoitus ja mobilisointi</w:t>
            </w:r>
          </w:p>
        </w:tc>
      </w:tr>
      <w:tr w:rsidR="0003067D" w:rsidRPr="00725D97" w14:paraId="7D3BBE0A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DA6ABE" w14:textId="2920F3D3" w:rsidR="0003067D" w:rsidRPr="00725D97" w:rsidRDefault="000906B5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Tila</w:t>
            </w:r>
            <w:r w:rsidR="0003067D"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 xml:space="preserve">*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3DCF05" w14:textId="4DA7188D" w:rsidR="00AC4543" w:rsidRPr="00725D97" w:rsidRDefault="008737D4" w:rsidP="0077508C">
            <w:pPr>
              <w:spacing w:before="0" w:after="0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>F</w:t>
            </w:r>
          </w:p>
        </w:tc>
      </w:tr>
      <w:tr w:rsidR="00E37D62" w:rsidRPr="00725D97" w14:paraId="0B95434B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F693EB" w14:textId="7036AE2E" w:rsidR="00E37D62" w:rsidRPr="00725D97" w:rsidRDefault="000906B5" w:rsidP="00AA096A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Vastuullinen yhteistyökumppani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959C2D" w14:textId="618C5A1C" w:rsidR="00E37D62" w:rsidRPr="00725D97" w:rsidRDefault="002A1CE3" w:rsidP="00AA096A">
            <w:pPr>
              <w:spacing w:before="0" w:after="0"/>
              <w:ind w:right="2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 xml:space="preserve">LLLP </w:t>
            </w:r>
            <w:r w:rsidR="003C2B33" w:rsidRPr="00725D97">
              <w:rPr>
                <w:sz w:val="24"/>
                <w:szCs w:val="24"/>
              </w:rPr>
              <w:t xml:space="preserve">- </w:t>
            </w:r>
            <w:r w:rsidRPr="00725D97">
              <w:rPr>
                <w:sz w:val="24"/>
                <w:szCs w:val="24"/>
              </w:rPr>
              <w:t xml:space="preserve">Lifelong Learning </w:t>
            </w:r>
            <w:proofErr w:type="spellStart"/>
            <w:r w:rsidRPr="00725D97">
              <w:rPr>
                <w:sz w:val="24"/>
                <w:szCs w:val="24"/>
              </w:rPr>
              <w:t>Platform</w:t>
            </w:r>
            <w:proofErr w:type="spellEnd"/>
          </w:p>
        </w:tc>
      </w:tr>
      <w:tr w:rsidR="00C275B2" w:rsidRPr="00725D97" w14:paraId="79594E2D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338A8" w14:textId="7CC51451" w:rsidR="00C275B2" w:rsidRPr="00725D97" w:rsidRDefault="000906B5" w:rsidP="0077508C">
            <w:pPr>
              <w:spacing w:before="0" w:after="0"/>
              <w:ind w:left="1014" w:hanging="1014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Kirjoittaja(t)</w:t>
            </w:r>
            <w:r w:rsidR="00C275B2"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 xml:space="preserve">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18FE0" w14:textId="794224A5" w:rsidR="00C275B2" w:rsidRPr="00725D97" w:rsidRDefault="003C2B33" w:rsidP="0077508C">
            <w:pPr>
              <w:spacing w:before="0" w:after="0"/>
              <w:rPr>
                <w:sz w:val="24"/>
                <w:szCs w:val="24"/>
              </w:rPr>
            </w:pPr>
            <w:proofErr w:type="spellStart"/>
            <w:r w:rsidRPr="00725D97">
              <w:rPr>
                <w:sz w:val="24"/>
                <w:szCs w:val="24"/>
              </w:rPr>
              <w:t>Riccardo</w:t>
            </w:r>
            <w:proofErr w:type="spellEnd"/>
            <w:r w:rsidRPr="00725D97">
              <w:rPr>
                <w:sz w:val="24"/>
                <w:szCs w:val="24"/>
              </w:rPr>
              <w:t xml:space="preserve"> </w:t>
            </w:r>
            <w:proofErr w:type="spellStart"/>
            <w:r w:rsidRPr="00725D97">
              <w:rPr>
                <w:sz w:val="24"/>
                <w:szCs w:val="24"/>
              </w:rPr>
              <w:t>Gulletta</w:t>
            </w:r>
            <w:proofErr w:type="spellEnd"/>
          </w:p>
        </w:tc>
      </w:tr>
      <w:tr w:rsidR="00E37D62" w:rsidRPr="00725D97" w14:paraId="0010FF5D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191153" w14:textId="2FA96023" w:rsidR="00E37D62" w:rsidRPr="00725D97" w:rsidRDefault="000906B5" w:rsidP="00115B22">
            <w:pPr>
              <w:spacing w:before="0" w:after="0"/>
              <w:ind w:left="29" w:right="8"/>
              <w:rPr>
                <w:color w:val="2E74B5" w:themeColor="accent1" w:themeShade="BF"/>
                <w:sz w:val="28"/>
                <w:szCs w:val="18"/>
              </w:rPr>
            </w:pPr>
            <w:r w:rsidRPr="00725D97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</w:rPr>
              <w:t>Päivämäärä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BA9C75" w14:textId="1848E58E" w:rsidR="00E37D62" w:rsidRPr="00725D97" w:rsidRDefault="003C2B33" w:rsidP="00AA096A">
            <w:pPr>
              <w:spacing w:before="0" w:after="0"/>
              <w:rPr>
                <w:sz w:val="24"/>
                <w:szCs w:val="24"/>
              </w:rPr>
            </w:pPr>
            <w:r w:rsidRPr="00725D97">
              <w:rPr>
                <w:sz w:val="24"/>
                <w:szCs w:val="24"/>
              </w:rPr>
              <w:t>25/06/2020</w:t>
            </w:r>
          </w:p>
        </w:tc>
      </w:tr>
    </w:tbl>
    <w:p w14:paraId="27213182" w14:textId="03284D76" w:rsidR="0003067D" w:rsidRPr="00725D97" w:rsidRDefault="0003067D" w:rsidP="0003067D">
      <w:pPr>
        <w:spacing w:before="120" w:after="0" w:line="240" w:lineRule="auto"/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</w:pPr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*F: </w:t>
      </w:r>
      <w:proofErr w:type="spellStart"/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>final</w:t>
      </w:r>
      <w:proofErr w:type="spellEnd"/>
      <w:r w:rsidR="000906B5"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 (valmis)</w:t>
      </w:r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; D: </w:t>
      </w:r>
      <w:proofErr w:type="spellStart"/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>draft</w:t>
      </w:r>
      <w:proofErr w:type="spellEnd"/>
      <w:r w:rsidR="000906B5"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 (luonnos)</w:t>
      </w:r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; RD: </w:t>
      </w:r>
      <w:proofErr w:type="spellStart"/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>revised</w:t>
      </w:r>
      <w:proofErr w:type="spellEnd"/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 </w:t>
      </w:r>
      <w:proofErr w:type="spellStart"/>
      <w:r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>draft</w:t>
      </w:r>
      <w:proofErr w:type="spellEnd"/>
      <w:r w:rsidR="000906B5" w:rsidRPr="00725D97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  <w:t xml:space="preserve"> (tarkistettu luonnos)</w:t>
      </w:r>
    </w:p>
    <w:p w14:paraId="3F750DD6" w14:textId="77777777" w:rsidR="002A1CE3" w:rsidRPr="00725D97" w:rsidRDefault="002A1CE3" w:rsidP="0003067D">
      <w:pPr>
        <w:spacing w:before="120" w:after="0" w:line="240" w:lineRule="auto"/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eastAsia="en-GB"/>
        </w:rPr>
      </w:pPr>
    </w:p>
    <w:p w14:paraId="08A0A868" w14:textId="710806C5" w:rsidR="00115B22" w:rsidRPr="00725D97" w:rsidRDefault="00115B22">
      <w:pPr>
        <w:spacing w:before="0" w:after="200"/>
      </w:pPr>
    </w:p>
    <w:p w14:paraId="16695335" w14:textId="77777777" w:rsidR="004B4986" w:rsidRPr="00725D97" w:rsidRDefault="004B4986"/>
    <w:p w14:paraId="61A9DF49" w14:textId="379C1F5C" w:rsidR="008E4166" w:rsidRPr="00725D97" w:rsidRDefault="000906B5" w:rsidP="006A138C">
      <w:pPr>
        <w:pStyle w:val="Otsikko4"/>
        <w:numPr>
          <w:ilvl w:val="0"/>
          <w:numId w:val="0"/>
        </w:numPr>
        <w:rPr>
          <w:sz w:val="32"/>
        </w:rPr>
      </w:pPr>
      <w:r w:rsidRPr="00725D97">
        <w:rPr>
          <w:sz w:val="32"/>
        </w:rPr>
        <w:t>Si</w:t>
      </w:r>
      <w:r w:rsidR="00A303E7" w:rsidRPr="00725D97">
        <w:rPr>
          <w:sz w:val="32"/>
        </w:rPr>
        <w:t>s</w:t>
      </w:r>
      <w:r w:rsidRPr="00725D97">
        <w:rPr>
          <w:sz w:val="32"/>
        </w:rPr>
        <w:t>ällysluettelo</w:t>
      </w:r>
    </w:p>
    <w:sdt>
      <w:sdtPr>
        <w:rPr>
          <w:rFonts w:eastAsia="Times New Roman" w:cs="Times New Roman"/>
          <w:b w:val="0"/>
          <w:bCs w:val="0"/>
          <w:caps w:val="0"/>
          <w:noProof w:val="0"/>
          <w:szCs w:val="24"/>
          <w:lang w:eastAsia="en-US"/>
        </w:rPr>
        <w:id w:val="-1983377198"/>
        <w:docPartObj>
          <w:docPartGallery w:val="Table of Contents"/>
          <w:docPartUnique/>
        </w:docPartObj>
      </w:sdtPr>
      <w:sdtEndPr>
        <w:rPr>
          <w:rFonts w:eastAsiaTheme="minorEastAsia" w:cstheme="minorBidi"/>
          <w:szCs w:val="22"/>
          <w:lang w:eastAsia="es-ES"/>
        </w:rPr>
      </w:sdtEndPr>
      <w:sdtContent>
        <w:p w14:paraId="5EB71037" w14:textId="4C553B0E" w:rsidR="008F4BA7" w:rsidRDefault="00944D3C">
          <w:pPr>
            <w:pStyle w:val="Sisluet1"/>
            <w:rPr>
              <w:b w:val="0"/>
              <w:bCs w:val="0"/>
              <w:caps w:val="0"/>
              <w:lang w:eastAsia="fi-FI"/>
            </w:rPr>
          </w:pPr>
          <w:r w:rsidRPr="00725D97">
            <w:rPr>
              <w:noProof w:val="0"/>
            </w:rPr>
            <w:fldChar w:fldCharType="begin"/>
          </w:r>
          <w:r w:rsidRPr="00725D97">
            <w:rPr>
              <w:noProof w:val="0"/>
            </w:rPr>
            <w:instrText xml:space="preserve"> TOC \o "1-3" \h \z \u </w:instrText>
          </w:r>
          <w:r w:rsidRPr="00725D97">
            <w:rPr>
              <w:noProof w:val="0"/>
            </w:rPr>
            <w:fldChar w:fldCharType="separate"/>
          </w:r>
          <w:hyperlink w:anchor="_Toc67042633" w:history="1">
            <w:r w:rsidR="008F4BA7" w:rsidRPr="008E38B4">
              <w:rPr>
                <w:rStyle w:val="Hyperlinkki"/>
              </w:rPr>
              <w:t>1</w:t>
            </w:r>
            <w:r w:rsidR="008F4BA7">
              <w:rPr>
                <w:b w:val="0"/>
                <w:bCs w:val="0"/>
                <w:caps w:val="0"/>
                <w:lang w:eastAsia="fi-FI"/>
              </w:rPr>
              <w:tab/>
            </w:r>
            <w:r w:rsidR="008F4BA7" w:rsidRPr="008E38B4">
              <w:rPr>
                <w:rStyle w:val="Hyperlinkki"/>
              </w:rPr>
              <w:t>Strateginen kartoitus</w:t>
            </w:r>
            <w:r w:rsidR="008F4BA7">
              <w:rPr>
                <w:webHidden/>
              </w:rPr>
              <w:tab/>
            </w:r>
            <w:r w:rsidR="008F4BA7">
              <w:rPr>
                <w:webHidden/>
              </w:rPr>
              <w:fldChar w:fldCharType="begin"/>
            </w:r>
            <w:r w:rsidR="008F4BA7">
              <w:rPr>
                <w:webHidden/>
              </w:rPr>
              <w:instrText xml:space="preserve"> PAGEREF _Toc67042633 \h </w:instrText>
            </w:r>
            <w:r w:rsidR="008F4BA7">
              <w:rPr>
                <w:webHidden/>
              </w:rPr>
            </w:r>
            <w:r w:rsidR="008F4BA7">
              <w:rPr>
                <w:webHidden/>
              </w:rPr>
              <w:fldChar w:fldCharType="separate"/>
            </w:r>
            <w:r w:rsidR="008F4BA7">
              <w:rPr>
                <w:webHidden/>
              </w:rPr>
              <w:t>3</w:t>
            </w:r>
            <w:r w:rsidR="008F4BA7">
              <w:rPr>
                <w:webHidden/>
              </w:rPr>
              <w:fldChar w:fldCharType="end"/>
            </w:r>
          </w:hyperlink>
        </w:p>
        <w:p w14:paraId="2FF6099D" w14:textId="24E8F562" w:rsidR="008F4BA7" w:rsidRDefault="00EA1A62">
          <w:pPr>
            <w:pStyle w:val="Sisluet2"/>
            <w:tabs>
              <w:tab w:val="left" w:pos="960"/>
              <w:tab w:val="right" w:leader="dot" w:pos="9771"/>
            </w:tabs>
            <w:rPr>
              <w:smallCaps w:val="0"/>
              <w:noProof/>
              <w:lang w:eastAsia="fi-FI"/>
            </w:rPr>
          </w:pPr>
          <w:hyperlink w:anchor="_Toc67042634" w:history="1">
            <w:r w:rsidR="008F4BA7" w:rsidRPr="008E38B4">
              <w:rPr>
                <w:rStyle w:val="Hyperlinkki"/>
                <w:noProof/>
              </w:rPr>
              <w:t>1.1</w:t>
            </w:r>
            <w:r w:rsidR="008F4BA7">
              <w:rPr>
                <w:smallCaps w:val="0"/>
                <w:noProof/>
                <w:lang w:eastAsia="fi-FI"/>
              </w:rPr>
              <w:tab/>
            </w:r>
            <w:r w:rsidR="008F4BA7" w:rsidRPr="008E38B4">
              <w:rPr>
                <w:rStyle w:val="Hyperlinkki"/>
                <w:noProof/>
              </w:rPr>
              <w:t>Tietokanta</w:t>
            </w:r>
            <w:r w:rsidR="008F4BA7">
              <w:rPr>
                <w:noProof/>
                <w:webHidden/>
              </w:rPr>
              <w:tab/>
            </w:r>
            <w:r w:rsidR="008F4BA7">
              <w:rPr>
                <w:noProof/>
                <w:webHidden/>
              </w:rPr>
              <w:fldChar w:fldCharType="begin"/>
            </w:r>
            <w:r w:rsidR="008F4BA7">
              <w:rPr>
                <w:noProof/>
                <w:webHidden/>
              </w:rPr>
              <w:instrText xml:space="preserve"> PAGEREF _Toc67042634 \h </w:instrText>
            </w:r>
            <w:r w:rsidR="008F4BA7">
              <w:rPr>
                <w:noProof/>
                <w:webHidden/>
              </w:rPr>
            </w:r>
            <w:r w:rsidR="008F4BA7">
              <w:rPr>
                <w:noProof/>
                <w:webHidden/>
              </w:rPr>
              <w:fldChar w:fldCharType="separate"/>
            </w:r>
            <w:r w:rsidR="008F4BA7">
              <w:rPr>
                <w:noProof/>
                <w:webHidden/>
              </w:rPr>
              <w:t>3</w:t>
            </w:r>
            <w:r w:rsidR="008F4BA7">
              <w:rPr>
                <w:noProof/>
                <w:webHidden/>
              </w:rPr>
              <w:fldChar w:fldCharType="end"/>
            </w:r>
          </w:hyperlink>
        </w:p>
        <w:p w14:paraId="0CDB9AA3" w14:textId="60974899" w:rsidR="008F4BA7" w:rsidRDefault="00EA1A62">
          <w:pPr>
            <w:pStyle w:val="Sisluet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eastAsia="fi-FI"/>
            </w:rPr>
          </w:pPr>
          <w:hyperlink w:anchor="_Toc67042635" w:history="1">
            <w:r w:rsidR="008F4BA7" w:rsidRPr="008E38B4">
              <w:rPr>
                <w:rStyle w:val="Hyperlinkki"/>
                <w:noProof/>
              </w:rPr>
              <w:t>1.1.1</w:t>
            </w:r>
            <w:r w:rsidR="008F4BA7">
              <w:rPr>
                <w:i w:val="0"/>
                <w:iCs w:val="0"/>
                <w:noProof/>
                <w:lang w:eastAsia="fi-FI"/>
              </w:rPr>
              <w:tab/>
            </w:r>
            <w:r w:rsidR="008F4BA7" w:rsidRPr="008E38B4">
              <w:rPr>
                <w:rStyle w:val="Hyperlinkki"/>
                <w:noProof/>
              </w:rPr>
              <w:t>Nro. 1. Organisaatiot/Sidosryhmät</w:t>
            </w:r>
            <w:r w:rsidR="008F4BA7">
              <w:rPr>
                <w:noProof/>
                <w:webHidden/>
              </w:rPr>
              <w:tab/>
            </w:r>
            <w:r w:rsidR="008F4BA7">
              <w:rPr>
                <w:noProof/>
                <w:webHidden/>
              </w:rPr>
              <w:fldChar w:fldCharType="begin"/>
            </w:r>
            <w:r w:rsidR="008F4BA7">
              <w:rPr>
                <w:noProof/>
                <w:webHidden/>
              </w:rPr>
              <w:instrText xml:space="preserve"> PAGEREF _Toc67042635 \h </w:instrText>
            </w:r>
            <w:r w:rsidR="008F4BA7">
              <w:rPr>
                <w:noProof/>
                <w:webHidden/>
              </w:rPr>
            </w:r>
            <w:r w:rsidR="008F4BA7">
              <w:rPr>
                <w:noProof/>
                <w:webHidden/>
              </w:rPr>
              <w:fldChar w:fldCharType="separate"/>
            </w:r>
            <w:r w:rsidR="008F4BA7">
              <w:rPr>
                <w:noProof/>
                <w:webHidden/>
              </w:rPr>
              <w:t>4</w:t>
            </w:r>
            <w:r w:rsidR="008F4BA7">
              <w:rPr>
                <w:noProof/>
                <w:webHidden/>
              </w:rPr>
              <w:fldChar w:fldCharType="end"/>
            </w:r>
          </w:hyperlink>
        </w:p>
        <w:p w14:paraId="5FC82772" w14:textId="7189D9A3" w:rsidR="008F4BA7" w:rsidRDefault="00EA1A62">
          <w:pPr>
            <w:pStyle w:val="Sisluet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eastAsia="fi-FI"/>
            </w:rPr>
          </w:pPr>
          <w:hyperlink w:anchor="_Toc67042636" w:history="1">
            <w:r w:rsidR="008F4BA7" w:rsidRPr="008E38B4">
              <w:rPr>
                <w:rStyle w:val="Hyperlinkki"/>
                <w:noProof/>
              </w:rPr>
              <w:t>1.1.2</w:t>
            </w:r>
            <w:r w:rsidR="008F4BA7">
              <w:rPr>
                <w:i w:val="0"/>
                <w:iCs w:val="0"/>
                <w:noProof/>
                <w:lang w:eastAsia="fi-FI"/>
              </w:rPr>
              <w:tab/>
            </w:r>
            <w:r w:rsidR="008F4BA7" w:rsidRPr="008E38B4">
              <w:rPr>
                <w:rStyle w:val="Hyperlinkki"/>
                <w:noProof/>
              </w:rPr>
              <w:t>Nro. 2. Opetussuunnitelma/kurssit</w:t>
            </w:r>
            <w:r w:rsidR="008F4BA7">
              <w:rPr>
                <w:noProof/>
                <w:webHidden/>
              </w:rPr>
              <w:tab/>
            </w:r>
            <w:r w:rsidR="008F4BA7">
              <w:rPr>
                <w:noProof/>
                <w:webHidden/>
              </w:rPr>
              <w:fldChar w:fldCharType="begin"/>
            </w:r>
            <w:r w:rsidR="008F4BA7">
              <w:rPr>
                <w:noProof/>
                <w:webHidden/>
              </w:rPr>
              <w:instrText xml:space="preserve"> PAGEREF _Toc67042636 \h </w:instrText>
            </w:r>
            <w:r w:rsidR="008F4BA7">
              <w:rPr>
                <w:noProof/>
                <w:webHidden/>
              </w:rPr>
            </w:r>
            <w:r w:rsidR="008F4BA7">
              <w:rPr>
                <w:noProof/>
                <w:webHidden/>
              </w:rPr>
              <w:fldChar w:fldCharType="separate"/>
            </w:r>
            <w:r w:rsidR="008F4BA7">
              <w:rPr>
                <w:noProof/>
                <w:webHidden/>
              </w:rPr>
              <w:t>5</w:t>
            </w:r>
            <w:r w:rsidR="008F4BA7">
              <w:rPr>
                <w:noProof/>
                <w:webHidden/>
              </w:rPr>
              <w:fldChar w:fldCharType="end"/>
            </w:r>
          </w:hyperlink>
        </w:p>
        <w:p w14:paraId="1C9E1E27" w14:textId="0C5CF14D" w:rsidR="008F4BA7" w:rsidRDefault="00EA1A62">
          <w:pPr>
            <w:pStyle w:val="Sisluet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eastAsia="fi-FI"/>
            </w:rPr>
          </w:pPr>
          <w:hyperlink w:anchor="_Toc67042637" w:history="1">
            <w:r w:rsidR="008F4BA7" w:rsidRPr="008E38B4">
              <w:rPr>
                <w:rStyle w:val="Hyperlinkki"/>
                <w:noProof/>
              </w:rPr>
              <w:t>1.1.3</w:t>
            </w:r>
            <w:r w:rsidR="008F4BA7">
              <w:rPr>
                <w:i w:val="0"/>
                <w:iCs w:val="0"/>
                <w:noProof/>
                <w:lang w:eastAsia="fi-FI"/>
              </w:rPr>
              <w:tab/>
            </w:r>
            <w:r w:rsidR="008F4BA7" w:rsidRPr="008E38B4">
              <w:rPr>
                <w:rStyle w:val="Hyperlinkki"/>
                <w:noProof/>
              </w:rPr>
              <w:t>Nro. 5. Käytännöt ja Edunvalvonta</w:t>
            </w:r>
            <w:r w:rsidR="008F4BA7">
              <w:rPr>
                <w:noProof/>
                <w:webHidden/>
              </w:rPr>
              <w:tab/>
            </w:r>
            <w:r w:rsidR="008F4BA7">
              <w:rPr>
                <w:noProof/>
                <w:webHidden/>
              </w:rPr>
              <w:fldChar w:fldCharType="begin"/>
            </w:r>
            <w:r w:rsidR="008F4BA7">
              <w:rPr>
                <w:noProof/>
                <w:webHidden/>
              </w:rPr>
              <w:instrText xml:space="preserve"> PAGEREF _Toc67042637 \h </w:instrText>
            </w:r>
            <w:r w:rsidR="008F4BA7">
              <w:rPr>
                <w:noProof/>
                <w:webHidden/>
              </w:rPr>
            </w:r>
            <w:r w:rsidR="008F4BA7">
              <w:rPr>
                <w:noProof/>
                <w:webHidden/>
              </w:rPr>
              <w:fldChar w:fldCharType="separate"/>
            </w:r>
            <w:r w:rsidR="008F4BA7">
              <w:rPr>
                <w:noProof/>
                <w:webHidden/>
              </w:rPr>
              <w:t>7</w:t>
            </w:r>
            <w:r w:rsidR="008F4BA7">
              <w:rPr>
                <w:noProof/>
                <w:webHidden/>
              </w:rPr>
              <w:fldChar w:fldCharType="end"/>
            </w:r>
          </w:hyperlink>
        </w:p>
        <w:p w14:paraId="78F77A8F" w14:textId="71B4E311" w:rsidR="008F4BA7" w:rsidRDefault="00EA1A62">
          <w:pPr>
            <w:pStyle w:val="Sisluet1"/>
            <w:rPr>
              <w:b w:val="0"/>
              <w:bCs w:val="0"/>
              <w:caps w:val="0"/>
              <w:lang w:eastAsia="fi-FI"/>
            </w:rPr>
          </w:pPr>
          <w:hyperlink w:anchor="_Toc67042638" w:history="1">
            <w:r w:rsidR="008F4BA7" w:rsidRPr="008E38B4">
              <w:rPr>
                <w:rStyle w:val="Hyperlinkki"/>
              </w:rPr>
              <w:t>2</w:t>
            </w:r>
            <w:r w:rsidR="008F4BA7">
              <w:rPr>
                <w:b w:val="0"/>
                <w:bCs w:val="0"/>
                <w:caps w:val="0"/>
                <w:lang w:eastAsia="fi-FI"/>
              </w:rPr>
              <w:tab/>
            </w:r>
            <w:r w:rsidR="008F4BA7" w:rsidRPr="008E38B4">
              <w:rPr>
                <w:rStyle w:val="Hyperlinkki"/>
              </w:rPr>
              <w:t>Sidosryhmien/kohderyhmien luokittelu</w:t>
            </w:r>
            <w:r w:rsidR="008F4BA7">
              <w:rPr>
                <w:webHidden/>
              </w:rPr>
              <w:tab/>
            </w:r>
            <w:r w:rsidR="008F4BA7">
              <w:rPr>
                <w:webHidden/>
              </w:rPr>
              <w:fldChar w:fldCharType="begin"/>
            </w:r>
            <w:r w:rsidR="008F4BA7">
              <w:rPr>
                <w:webHidden/>
              </w:rPr>
              <w:instrText xml:space="preserve"> PAGEREF _Toc67042638 \h </w:instrText>
            </w:r>
            <w:r w:rsidR="008F4BA7">
              <w:rPr>
                <w:webHidden/>
              </w:rPr>
            </w:r>
            <w:r w:rsidR="008F4BA7">
              <w:rPr>
                <w:webHidden/>
              </w:rPr>
              <w:fldChar w:fldCharType="separate"/>
            </w:r>
            <w:r w:rsidR="008F4BA7">
              <w:rPr>
                <w:webHidden/>
              </w:rPr>
              <w:t>9</w:t>
            </w:r>
            <w:r w:rsidR="008F4BA7">
              <w:rPr>
                <w:webHidden/>
              </w:rPr>
              <w:fldChar w:fldCharType="end"/>
            </w:r>
          </w:hyperlink>
        </w:p>
        <w:p w14:paraId="4BC772C0" w14:textId="4925A939" w:rsidR="00944D3C" w:rsidRPr="00725D97" w:rsidRDefault="00944D3C">
          <w:r w:rsidRPr="00725D97">
            <w:rPr>
              <w:b/>
              <w:bCs/>
            </w:rPr>
            <w:fldChar w:fldCharType="end"/>
          </w:r>
        </w:p>
      </w:sdtContent>
    </w:sdt>
    <w:p w14:paraId="3D89FBA7" w14:textId="77777777" w:rsidR="0078320A" w:rsidRPr="00725D97" w:rsidRDefault="0078320A"/>
    <w:p w14:paraId="71880F94" w14:textId="77777777" w:rsidR="0078320A" w:rsidRPr="00725D97" w:rsidRDefault="0078320A">
      <w:pPr>
        <w:spacing w:before="0" w:after="200"/>
      </w:pPr>
      <w:r w:rsidRPr="00725D97">
        <w:br w:type="page"/>
      </w:r>
    </w:p>
    <w:p w14:paraId="458856A9" w14:textId="42CD602D" w:rsidR="00571FA9" w:rsidRPr="00725D97" w:rsidRDefault="00571FA9" w:rsidP="00571FA9">
      <w:pPr>
        <w:pStyle w:val="Otsikko1"/>
      </w:pPr>
      <w:bookmarkStart w:id="0" w:name="_Toc67042633"/>
      <w:r w:rsidRPr="00725D97">
        <w:lastRenderedPageBreak/>
        <w:t>Strate</w:t>
      </w:r>
      <w:r w:rsidR="009D652A" w:rsidRPr="00725D97">
        <w:t>ginen kartoitus</w:t>
      </w:r>
      <w:bookmarkEnd w:id="0"/>
    </w:p>
    <w:p w14:paraId="4C9352D0" w14:textId="56DFBACD" w:rsidR="004D26FB" w:rsidRPr="00725D97" w:rsidRDefault="00A303E7">
      <w:pPr>
        <w:spacing w:before="0"/>
        <w:jc w:val="both"/>
      </w:pPr>
      <w:r w:rsidRPr="00CC3CED">
        <w:t>T</w:t>
      </w:r>
      <w:r w:rsidR="00CC3CED" w:rsidRPr="00CC3CED">
        <w:t>ehtävien</w:t>
      </w:r>
      <w:r w:rsidRPr="00CC3CED">
        <w:t xml:space="preserve"> </w:t>
      </w:r>
      <w:r w:rsidR="004D26FB" w:rsidRPr="00CC3CED">
        <w:t>johtajilla</w:t>
      </w:r>
      <w:r w:rsidRPr="00CC3CED">
        <w:t xml:space="preserve"> </w:t>
      </w:r>
      <w:r w:rsidR="004D26FB" w:rsidRPr="00CC3CED">
        <w:t>(</w:t>
      </w:r>
      <w:r w:rsidRPr="00CC3CED">
        <w:t xml:space="preserve">LLLP ja </w:t>
      </w:r>
      <w:proofErr w:type="spellStart"/>
      <w:r w:rsidRPr="00CC3CED">
        <w:t>EfVET</w:t>
      </w:r>
      <w:proofErr w:type="spellEnd"/>
      <w:r w:rsidR="004D26FB" w:rsidRPr="00CC3CED">
        <w:t>)</w:t>
      </w:r>
      <w:r w:rsidRPr="00CC3CED">
        <w:t xml:space="preserve"> </w:t>
      </w:r>
      <w:r w:rsidR="004D26FB" w:rsidRPr="00CC3CED">
        <w:t xml:space="preserve">oli </w:t>
      </w:r>
      <w:r w:rsidRPr="00CC3CED">
        <w:t>useita tapaamisia WP1</w:t>
      </w:r>
      <w:r w:rsidR="002D1F0A" w:rsidRPr="00CC3CED">
        <w:t>- työpaketin</w:t>
      </w:r>
      <w:r w:rsidRPr="00CC3CED">
        <w:t xml:space="preserve"> johtajan </w:t>
      </w:r>
      <w:proofErr w:type="spellStart"/>
      <w:r w:rsidRPr="00CC3CED">
        <w:t>ISEKI</w:t>
      </w:r>
      <w:r w:rsidR="004D26FB" w:rsidRPr="00CC3CED">
        <w:t>:</w:t>
      </w:r>
      <w:r w:rsidRPr="00CC3CED">
        <w:t>n</w:t>
      </w:r>
      <w:proofErr w:type="spellEnd"/>
      <w:r w:rsidRPr="00CC3CED">
        <w:t xml:space="preserve"> ja</w:t>
      </w:r>
      <w:r w:rsidR="00FF34EE" w:rsidRPr="00CC3CED">
        <w:t xml:space="preserve"> projekti</w:t>
      </w:r>
      <w:r w:rsidRPr="00CC3CED">
        <w:t xml:space="preserve">koordinaattori </w:t>
      </w:r>
      <w:proofErr w:type="spellStart"/>
      <w:r w:rsidRPr="00CC3CED">
        <w:t>UNITO</w:t>
      </w:r>
      <w:r w:rsidR="004D26FB" w:rsidRPr="00CC3CED">
        <w:t>:n</w:t>
      </w:r>
      <w:proofErr w:type="spellEnd"/>
      <w:r w:rsidRPr="00CC3CED">
        <w:t xml:space="preserve"> kanssa.</w:t>
      </w:r>
      <w:r w:rsidRPr="00725D97">
        <w:t xml:space="preserve">  Näiden tapaamisten päämääränä oli asettaa kriteerit </w:t>
      </w:r>
      <w:r w:rsidR="004D26FB" w:rsidRPr="00725D97">
        <w:t xml:space="preserve">ammatillisen koulutuksen tarjoajien ja muiden asiaan kuuluvien sidosryhmien </w:t>
      </w:r>
      <w:r w:rsidR="00547A92">
        <w:t>identifioimiseksi</w:t>
      </w:r>
      <w:r w:rsidR="00F74B21" w:rsidRPr="00725D97">
        <w:t xml:space="preserve"> m</w:t>
      </w:r>
      <w:r w:rsidR="004D26FB" w:rsidRPr="00725D97">
        <w:t>aa</w:t>
      </w:r>
      <w:r w:rsidR="002D1F0A">
        <w:t>-</w:t>
      </w:r>
      <w:r w:rsidR="004D26FB" w:rsidRPr="00725D97">
        <w:t xml:space="preserve"> metsä</w:t>
      </w:r>
      <w:r w:rsidR="002D1F0A">
        <w:t>-</w:t>
      </w:r>
      <w:r w:rsidR="004D26FB" w:rsidRPr="00725D97">
        <w:t xml:space="preserve"> ja biotalouden aloilla. </w:t>
      </w:r>
      <w:proofErr w:type="spellStart"/>
      <w:r w:rsidR="004D26FB" w:rsidRPr="00725D97">
        <w:t>FIELDS</w:t>
      </w:r>
      <w:r w:rsidR="00966AF5" w:rsidRPr="00725D97">
        <w:t>issä</w:t>
      </w:r>
      <w:proofErr w:type="spellEnd"/>
      <w:r w:rsidR="00966AF5" w:rsidRPr="00725D97">
        <w:t xml:space="preserve"> </w:t>
      </w:r>
      <w:r w:rsidR="00966AF5" w:rsidRPr="00914F11">
        <w:t>mukana olevien</w:t>
      </w:r>
      <w:r w:rsidR="004D26FB" w:rsidRPr="00914F11">
        <w:t xml:space="preserve"> EU-foorumien asiantuntemuksen </w:t>
      </w:r>
      <w:r w:rsidR="00966AF5" w:rsidRPr="00914F11">
        <w:t xml:space="preserve">perusteella (kuten sovimme Torinossa, Italiassa helmikuussa 2020 pidetyssä kumppanikokouksessa) </w:t>
      </w:r>
      <w:r w:rsidR="004D26FB" w:rsidRPr="00914F11">
        <w:t xml:space="preserve">on </w:t>
      </w:r>
      <w:r w:rsidR="00CC3CED">
        <w:t>perustettu</w:t>
      </w:r>
      <w:r w:rsidR="004D26FB" w:rsidRPr="00914F11">
        <w:t xml:space="preserve"> toinen erityinen tietokanta</w:t>
      </w:r>
      <w:r w:rsidR="00CC3CED">
        <w:t>, johon</w:t>
      </w:r>
      <w:r w:rsidR="00966AF5" w:rsidRPr="00914F11">
        <w:t xml:space="preserve"> </w:t>
      </w:r>
      <w:r w:rsidR="004D26FB" w:rsidRPr="00914F11">
        <w:t>sisältyvät päättäjät ja muut asia</w:t>
      </w:r>
      <w:r w:rsidR="00F74B21" w:rsidRPr="00914F11">
        <w:t>an</w:t>
      </w:r>
      <w:r w:rsidR="00CC3CED">
        <w:t xml:space="preserve">kuuluvat </w:t>
      </w:r>
      <w:r w:rsidR="00F74B21" w:rsidRPr="00914F11">
        <w:t>sidosryhmät</w:t>
      </w:r>
      <w:r w:rsidR="004D26FB" w:rsidRPr="00914F11">
        <w:t>.</w:t>
      </w:r>
      <w:r w:rsidR="00966AF5" w:rsidRPr="00914F11">
        <w:t xml:space="preserve"> </w:t>
      </w:r>
      <w:r w:rsidR="00081139" w:rsidRPr="00725D97">
        <w:t>Kriteerien vahvistamisen jäl</w:t>
      </w:r>
      <w:r w:rsidR="002569BF">
        <w:t>k</w:t>
      </w:r>
      <w:r w:rsidR="00081139" w:rsidRPr="00725D97">
        <w:t>een</w:t>
      </w:r>
      <w:r w:rsidR="00F74B21" w:rsidRPr="00725D97">
        <w:t xml:space="preserve"> kaikki </w:t>
      </w:r>
      <w:r w:rsidR="00081139" w:rsidRPr="00725D97">
        <w:t>konsortioon liittyvät kumppaniorganisaatiot osallistuivat kartoitushankkeeseen tuomalla tietoja FIELDS-verkkoalustaan ​​upotettuun online-tietokantaan.</w:t>
      </w:r>
    </w:p>
    <w:p w14:paraId="7587E4D8" w14:textId="1F7D7E1A" w:rsidR="00D70D66" w:rsidRPr="00725D97" w:rsidRDefault="00081139" w:rsidP="00725D97">
      <w:pPr>
        <w:spacing w:before="0"/>
        <w:jc w:val="both"/>
      </w:pPr>
      <w:r w:rsidRPr="00725D97">
        <w:t xml:space="preserve">Kartoituksen avulla </w:t>
      </w:r>
      <w:r w:rsidR="00547A92">
        <w:t>identifioidaan</w:t>
      </w:r>
      <w:r w:rsidRPr="00725D97">
        <w:t xml:space="preserve"> potentiaalisia, projektista kiinnostuneita sidosry</w:t>
      </w:r>
      <w:r w:rsidR="00FA6C43">
        <w:t>h</w:t>
      </w:r>
      <w:r w:rsidRPr="00725D97">
        <w:t xml:space="preserve">miä, jotka olisivat mukana WP7:n </w:t>
      </w:r>
      <w:r w:rsidR="00D70D66" w:rsidRPr="00725D97">
        <w:t xml:space="preserve">levityksessä ja </w:t>
      </w:r>
      <w:r w:rsidRPr="00725D97">
        <w:t>vi</w:t>
      </w:r>
      <w:r w:rsidR="00D70D66" w:rsidRPr="00725D97">
        <w:t>e</w:t>
      </w:r>
      <w:r w:rsidRPr="00725D97">
        <w:t>stinnässä</w:t>
      </w:r>
      <w:r w:rsidR="00D70D66" w:rsidRPr="00725D97">
        <w:t>.</w:t>
      </w:r>
      <w:r w:rsidRPr="00725D97">
        <w:t xml:space="preserve"> </w:t>
      </w:r>
    </w:p>
    <w:p w14:paraId="6E56C746" w14:textId="5B515DF2" w:rsidR="00571FA9" w:rsidRPr="00725D97" w:rsidRDefault="00D70D66" w:rsidP="00571FA9">
      <w:pPr>
        <w:spacing w:before="0"/>
        <w:jc w:val="both"/>
      </w:pPr>
      <w:r w:rsidRPr="00725D97">
        <w:t xml:space="preserve">Kartoitus takaa sidosryhmien </w:t>
      </w:r>
      <w:proofErr w:type="gramStart"/>
      <w:r w:rsidR="00FA6C43">
        <w:t>jatko-</w:t>
      </w:r>
      <w:r w:rsidRPr="00725D97">
        <w:t>luokittelun</w:t>
      </w:r>
      <w:proofErr w:type="gramEnd"/>
      <w:r w:rsidR="00FA6C43">
        <w:t xml:space="preserve"> </w:t>
      </w:r>
      <w:r w:rsidRPr="00725D97">
        <w:t>tiettyihin kohderyhmiin. Keskittyen erityisesti niiden saavutettavuuteen jokaisen kumppaniorganis</w:t>
      </w:r>
      <w:r w:rsidR="00FA6C43">
        <w:t>a</w:t>
      </w:r>
      <w:r w:rsidRPr="00725D97">
        <w:t xml:space="preserve">ation kautta. Tämän tyyppinen luokittelu </w:t>
      </w:r>
      <w:r w:rsidR="002E325A" w:rsidRPr="00725D97">
        <w:t>tukee</w:t>
      </w:r>
      <w:r w:rsidRPr="00725D97">
        <w:t xml:space="preserve"> suunniteltu</w:t>
      </w:r>
      <w:r w:rsidR="002E325A" w:rsidRPr="00725D97">
        <w:t>ja toimintoja ja tehtäviä</w:t>
      </w:r>
      <w:r w:rsidRPr="00725D97">
        <w:t>, jo</w:t>
      </w:r>
      <w:r w:rsidR="002E325A" w:rsidRPr="00725D97">
        <w:t xml:space="preserve">tka </w:t>
      </w:r>
      <w:r w:rsidRPr="00725D97">
        <w:t>sisälty</w:t>
      </w:r>
      <w:r w:rsidR="002E325A" w:rsidRPr="00725D97">
        <w:t>vät</w:t>
      </w:r>
      <w:r w:rsidRPr="00725D97">
        <w:t xml:space="preserve"> WP2 Prioriteetit ja Strategian suunnittelu</w:t>
      </w:r>
      <w:r w:rsidR="002E325A" w:rsidRPr="00725D97">
        <w:t>un</w:t>
      </w:r>
      <w:r w:rsidRPr="00725D97">
        <w:t xml:space="preserve"> </w:t>
      </w:r>
      <w:r w:rsidR="002E325A" w:rsidRPr="00725D97">
        <w:t>sekä</w:t>
      </w:r>
      <w:r w:rsidRPr="00725D97">
        <w:t xml:space="preserve"> WP3 Uudet työkalut ja </w:t>
      </w:r>
      <w:r w:rsidR="002E325A" w:rsidRPr="00725D97">
        <w:t>koulutuss</w:t>
      </w:r>
      <w:r w:rsidRPr="00725D97">
        <w:t>uunnittelu</w:t>
      </w:r>
      <w:r w:rsidR="002E325A" w:rsidRPr="00725D97">
        <w:t>un.</w:t>
      </w:r>
    </w:p>
    <w:p w14:paraId="1227AE8F" w14:textId="543AEE63" w:rsidR="00571FA9" w:rsidRPr="00725D97" w:rsidRDefault="002E325A" w:rsidP="00571FA9">
      <w:pPr>
        <w:pStyle w:val="Otsikko2"/>
      </w:pPr>
      <w:bookmarkStart w:id="1" w:name="_Toc67042634"/>
      <w:r w:rsidRPr="00725D97">
        <w:t>Tietokanta</w:t>
      </w:r>
      <w:bookmarkEnd w:id="1"/>
    </w:p>
    <w:p w14:paraId="17606D9B" w14:textId="67660E2E" w:rsidR="00571FA9" w:rsidRPr="00725D97" w:rsidRDefault="00EA1A62" w:rsidP="00725D97">
      <w:pPr>
        <w:spacing w:before="0"/>
        <w:jc w:val="both"/>
      </w:pPr>
      <w:hyperlink r:id="rId8" w:history="1">
        <w:r w:rsidR="00571FA9" w:rsidRPr="008F4BA7">
          <w:rPr>
            <w:rStyle w:val="Hyperlinkki"/>
          </w:rPr>
          <w:t>T</w:t>
        </w:r>
        <w:r w:rsidR="002E325A" w:rsidRPr="008F4BA7">
          <w:rPr>
            <w:rStyle w:val="Hyperlinkki"/>
          </w:rPr>
          <w:t>ietokanta</w:t>
        </w:r>
      </w:hyperlink>
      <w:r w:rsidR="002E325A" w:rsidRPr="00725D97">
        <w:rPr>
          <w:color w:val="000000" w:themeColor="text1"/>
        </w:rPr>
        <w:t xml:space="preserve"> on käytettävissä osoitteessa</w:t>
      </w:r>
      <w:r w:rsidR="00571FA9" w:rsidRPr="00725D97">
        <w:rPr>
          <w:color w:val="000000" w:themeColor="text1"/>
        </w:rPr>
        <w:t xml:space="preserve"> </w:t>
      </w:r>
      <w:hyperlink r:id="rId9" w:history="1">
        <w:r w:rsidR="00571FA9" w:rsidRPr="008F4BA7">
          <w:rPr>
            <w:rStyle w:val="Hyperlinkki"/>
          </w:rPr>
          <w:t xml:space="preserve">FIELDS </w:t>
        </w:r>
        <w:r w:rsidR="002E325A" w:rsidRPr="008F4BA7">
          <w:rPr>
            <w:rStyle w:val="Hyperlinkki"/>
          </w:rPr>
          <w:t>online-tietokanta</w:t>
        </w:r>
      </w:hyperlink>
      <w:r w:rsidR="00571FA9" w:rsidRPr="00725D97">
        <w:rPr>
          <w:color w:val="000000" w:themeColor="text1"/>
        </w:rPr>
        <w:t xml:space="preserve">. </w:t>
      </w:r>
      <w:r w:rsidR="002E325A" w:rsidRPr="00725D97">
        <w:rPr>
          <w:color w:val="000000" w:themeColor="text1"/>
        </w:rPr>
        <w:t xml:space="preserve">Ylävalikossa näkyy </w:t>
      </w:r>
      <w:proofErr w:type="gramStart"/>
      <w:r w:rsidR="002E325A" w:rsidRPr="00725D97">
        <w:rPr>
          <w:color w:val="000000" w:themeColor="text1"/>
        </w:rPr>
        <w:t>tietokanta-välilehti</w:t>
      </w:r>
      <w:proofErr w:type="gramEnd"/>
      <w:r w:rsidR="002E325A" w:rsidRPr="00725D97">
        <w:rPr>
          <w:color w:val="000000" w:themeColor="text1"/>
        </w:rPr>
        <w:t xml:space="preserve">. </w:t>
      </w:r>
      <w:r w:rsidR="00571FA9" w:rsidRPr="00725D97">
        <w:rPr>
          <w:color w:val="000000" w:themeColor="text1"/>
        </w:rPr>
        <w:t xml:space="preserve"> </w:t>
      </w:r>
      <w:r w:rsidR="002E325A" w:rsidRPr="00725D97">
        <w:rPr>
          <w:color w:val="000000" w:themeColor="text1"/>
        </w:rPr>
        <w:t>Tietokanta on rakennettu seura</w:t>
      </w:r>
      <w:r w:rsidR="00FA6C43">
        <w:rPr>
          <w:color w:val="000000" w:themeColor="text1"/>
        </w:rPr>
        <w:t>a</w:t>
      </w:r>
      <w:r w:rsidR="002E325A" w:rsidRPr="00725D97">
        <w:rPr>
          <w:color w:val="000000" w:themeColor="text1"/>
        </w:rPr>
        <w:t>vasti:</w:t>
      </w:r>
    </w:p>
    <w:p w14:paraId="69599BFD" w14:textId="35F5AC15" w:rsidR="00571FA9" w:rsidRPr="00725D97" w:rsidRDefault="002E325A" w:rsidP="003107FD">
      <w:pPr>
        <w:pStyle w:val="Luettelokappale"/>
        <w:numPr>
          <w:ilvl w:val="0"/>
          <w:numId w:val="3"/>
        </w:numPr>
        <w:spacing w:before="0"/>
        <w:ind w:firstLine="284"/>
        <w:jc w:val="both"/>
      </w:pPr>
      <w:r w:rsidRPr="00725D97">
        <w:t>Organisaatiot</w:t>
      </w:r>
      <w:r w:rsidR="00FF34EE">
        <w:t>/</w:t>
      </w:r>
      <w:r w:rsidRPr="00725D97">
        <w:t>Sidosryhmät</w:t>
      </w:r>
    </w:p>
    <w:p w14:paraId="2DC21A18" w14:textId="32E72A2B" w:rsidR="00571FA9" w:rsidRPr="00725D97" w:rsidRDefault="002E325A" w:rsidP="003107FD">
      <w:pPr>
        <w:pStyle w:val="Luettelokappale"/>
        <w:numPr>
          <w:ilvl w:val="0"/>
          <w:numId w:val="3"/>
        </w:numPr>
        <w:spacing w:before="0"/>
        <w:ind w:firstLine="284"/>
        <w:jc w:val="both"/>
      </w:pPr>
      <w:r w:rsidRPr="00725D97">
        <w:t>Opetussuunnitelmat/Kurssit</w:t>
      </w:r>
    </w:p>
    <w:p w14:paraId="0A6FD4C0" w14:textId="42ED7A42" w:rsidR="00571FA9" w:rsidRPr="00725D97" w:rsidRDefault="002E325A" w:rsidP="003107FD">
      <w:pPr>
        <w:pStyle w:val="Luettelokappale"/>
        <w:numPr>
          <w:ilvl w:val="0"/>
          <w:numId w:val="3"/>
        </w:numPr>
        <w:spacing w:before="0"/>
        <w:ind w:firstLine="284"/>
        <w:jc w:val="both"/>
      </w:pPr>
      <w:r w:rsidRPr="00725D97">
        <w:t>Parhaat käytännöt</w:t>
      </w:r>
    </w:p>
    <w:p w14:paraId="7F418EE8" w14:textId="46FB175A" w:rsidR="00571FA9" w:rsidRPr="00725D97" w:rsidRDefault="00FA6C43" w:rsidP="003107FD">
      <w:pPr>
        <w:pStyle w:val="Luettelokappale"/>
        <w:numPr>
          <w:ilvl w:val="0"/>
          <w:numId w:val="3"/>
        </w:numPr>
        <w:spacing w:before="0"/>
        <w:ind w:firstLine="284"/>
        <w:jc w:val="both"/>
      </w:pPr>
      <w:r>
        <w:t>Projektit</w:t>
      </w:r>
    </w:p>
    <w:p w14:paraId="2DD0B39F" w14:textId="1E091F89" w:rsidR="00FA6C43" w:rsidRDefault="00A10F65" w:rsidP="00725D97">
      <w:pPr>
        <w:pStyle w:val="Luettelokappale"/>
        <w:numPr>
          <w:ilvl w:val="0"/>
          <w:numId w:val="3"/>
        </w:numPr>
        <w:spacing w:before="0"/>
        <w:ind w:firstLine="284"/>
        <w:jc w:val="both"/>
      </w:pPr>
      <w:r>
        <w:t>Käytän</w:t>
      </w:r>
      <w:r w:rsidR="00CC3CED">
        <w:t>nöt</w:t>
      </w:r>
      <w:r>
        <w:t xml:space="preserve"> ja edunvalvonta</w:t>
      </w:r>
    </w:p>
    <w:p w14:paraId="52E34FC2" w14:textId="13B34829" w:rsidR="00571FA9" w:rsidRPr="00725D97" w:rsidRDefault="00FA6C43" w:rsidP="00FA6C43">
      <w:r w:rsidRPr="00725D97">
        <w:rPr>
          <w:noProof/>
        </w:rPr>
        <w:drawing>
          <wp:anchor distT="0" distB="0" distL="114300" distR="114300" simplePos="0" relativeHeight="251665408" behindDoc="1" locked="0" layoutInCell="1" allowOverlap="1" wp14:anchorId="27A4EA6F" wp14:editId="2D95E963">
            <wp:simplePos x="0" y="0"/>
            <wp:positionH relativeFrom="margin">
              <wp:posOffset>2277110</wp:posOffset>
            </wp:positionH>
            <wp:positionV relativeFrom="margin">
              <wp:posOffset>5421630</wp:posOffset>
            </wp:positionV>
            <wp:extent cx="3375660" cy="2743200"/>
            <wp:effectExtent l="0" t="0" r="2540" b="0"/>
            <wp:wrapNone/>
            <wp:docPr id="2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5 Interactive map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57EA" w:rsidRPr="00725D97">
        <w:t xml:space="preserve">Lisäksi </w:t>
      </w:r>
      <w:hyperlink r:id="rId11" w:history="1">
        <w:r w:rsidR="001257EA" w:rsidRPr="008F4BA7">
          <w:rPr>
            <w:rStyle w:val="Hyperlinkki"/>
          </w:rPr>
          <w:t>interaktiivinen kartta</w:t>
        </w:r>
      </w:hyperlink>
      <w:r>
        <w:rPr>
          <w:rStyle w:val="Hyperlinkki"/>
        </w:rPr>
        <w:t xml:space="preserve"> </w:t>
      </w:r>
      <w:r w:rsidR="004F4C16" w:rsidRPr="00725D97">
        <w:t>auttaa visualisoimaan sen</w:t>
      </w:r>
      <w:r w:rsidR="001257EA" w:rsidRPr="00725D97">
        <w:t>, miten organisaatiot/sidosryhmät sijoittuvat</w:t>
      </w:r>
      <w:r w:rsidR="004F4C16" w:rsidRPr="00725D97">
        <w:t xml:space="preserve"> </w:t>
      </w:r>
      <w:r w:rsidR="001257EA" w:rsidRPr="00725D97">
        <w:t>maantiete</w:t>
      </w:r>
      <w:r>
        <w:t>e</w:t>
      </w:r>
      <w:r w:rsidR="001257EA" w:rsidRPr="00725D97">
        <w:t>llisesti</w:t>
      </w:r>
      <w:r>
        <w:t>.</w:t>
      </w:r>
      <w:r w:rsidR="001257EA" w:rsidRPr="00725D97">
        <w:t xml:space="preserve"> </w:t>
      </w:r>
    </w:p>
    <w:p w14:paraId="19E68919" w14:textId="4B789283" w:rsidR="00D86519" w:rsidRPr="00725D97" w:rsidRDefault="001257EA" w:rsidP="00571FA9">
      <w:pPr>
        <w:spacing w:before="0"/>
        <w:jc w:val="both"/>
      </w:pPr>
      <w:r w:rsidRPr="00725D97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56855BD" wp14:editId="14C2D474">
                <wp:simplePos x="0" y="0"/>
                <wp:positionH relativeFrom="column">
                  <wp:posOffset>2696210</wp:posOffset>
                </wp:positionH>
                <wp:positionV relativeFrom="paragraph">
                  <wp:posOffset>2809875</wp:posOffset>
                </wp:positionV>
                <wp:extent cx="3375660" cy="635"/>
                <wp:effectExtent l="0" t="0" r="0" b="0"/>
                <wp:wrapNone/>
                <wp:docPr id="8" name="Tekstiruut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56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B30410" w14:textId="4AC7F897" w:rsidR="006C495E" w:rsidRPr="00582BE1" w:rsidRDefault="006C495E" w:rsidP="00725D97">
                            <w:pPr>
                              <w:pStyle w:val="Kuvaotsikko"/>
                              <w:rPr>
                                <w:noProof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56855BD" id="_x0000_t202" coordsize="21600,21600" o:spt="202" path="m,l,21600r21600,l21600,xe">
                <v:stroke joinstyle="miter"/>
                <v:path gradientshapeok="t" o:connecttype="rect"/>
              </v:shapetype>
              <v:shape id="Tekstiruutu 8" o:spid="_x0000_s1026" type="#_x0000_t202" style="position:absolute;left:0;text-align:left;margin-left:212.3pt;margin-top:221.25pt;width:265.8pt;height:.05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" stroked="f">
                <v:textbox style="mso-fit-shape-to-text:t" inset="0,0,0,0">
                  <w:txbxContent>
                    <w:p w14:paraId="4FB30410" w14:textId="4AC7F897" w:rsidR="006C495E" w:rsidRPr="00582BE1" w:rsidRDefault="006C495E" w:rsidP="00725D97">
                      <w:pPr>
                        <w:pStyle w:val="Kuvaotsikko"/>
                        <w:rPr>
                          <w:noProof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1FA9" w:rsidRPr="00725D97">
        <w:rPr>
          <w:noProof/>
        </w:rPr>
        <w:drawing>
          <wp:inline distT="0" distB="0" distL="0" distR="0" wp14:anchorId="711ABAD9" wp14:editId="71484AA9">
            <wp:extent cx="1606707" cy="2466109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1 Databas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157" cy="247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13FEB" w14:textId="3D79A560" w:rsidR="00571FA9" w:rsidRPr="00FA6C43" w:rsidRDefault="00FA6C43" w:rsidP="00FA6C43">
      <w:pPr>
        <w:spacing w:before="0"/>
        <w:ind w:left="360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Kuvio</w:t>
      </w:r>
      <w:r w:rsidR="00D86519" w:rsidRPr="00725D97">
        <w:rPr>
          <w:b/>
          <w:bCs/>
          <w:sz w:val="20"/>
          <w:szCs w:val="20"/>
        </w:rPr>
        <w:t xml:space="preserve"> 1</w:t>
      </w:r>
      <w:r w:rsidR="00D86519" w:rsidRPr="00725D97">
        <w:rPr>
          <w:sz w:val="20"/>
          <w:szCs w:val="20"/>
        </w:rPr>
        <w:t>. S</w:t>
      </w:r>
      <w:r w:rsidR="001257EA" w:rsidRPr="00725D97">
        <w:rPr>
          <w:sz w:val="20"/>
          <w:szCs w:val="20"/>
        </w:rPr>
        <w:t>idosryhmät interaktiivisella kartalla</w:t>
      </w:r>
    </w:p>
    <w:p w14:paraId="6F20238E" w14:textId="163F5240" w:rsidR="00096105" w:rsidRDefault="000A3812" w:rsidP="00096105">
      <w:pPr>
        <w:pStyle w:val="Otsikko3"/>
      </w:pPr>
      <w:bookmarkStart w:id="2" w:name="_Toc67042635"/>
      <w:r w:rsidRPr="00725D97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C3B479D" wp14:editId="5C965EA2">
            <wp:simplePos x="0" y="0"/>
            <wp:positionH relativeFrom="column">
              <wp:posOffset>3878580</wp:posOffset>
            </wp:positionH>
            <wp:positionV relativeFrom="paragraph">
              <wp:posOffset>31750</wp:posOffset>
            </wp:positionV>
            <wp:extent cx="2341245" cy="4064635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6 Stakeholders list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1FA9" w:rsidRPr="00725D97">
        <w:t>N</w:t>
      </w:r>
      <w:r w:rsidR="00FA6C43">
        <w:t>r</w:t>
      </w:r>
      <w:r w:rsidR="00571FA9" w:rsidRPr="00725D97">
        <w:t>o</w:t>
      </w:r>
      <w:r w:rsidR="00FA6C43">
        <w:t xml:space="preserve">. </w:t>
      </w:r>
      <w:r w:rsidR="00571FA9" w:rsidRPr="00725D97">
        <w:t xml:space="preserve">1. </w:t>
      </w:r>
      <w:r w:rsidR="00AF5D5E" w:rsidRPr="00725D97">
        <w:t>Organisaatiot/Sidosryhmät</w:t>
      </w:r>
      <w:bookmarkEnd w:id="2"/>
    </w:p>
    <w:p w14:paraId="583BD9F2" w14:textId="77777777" w:rsidR="00CC3CED" w:rsidRDefault="00AF5D5E" w:rsidP="00725D97">
      <w:pPr>
        <w:spacing w:before="0"/>
      </w:pPr>
      <w:r w:rsidRPr="00725D97">
        <w:t>Ammattikoulujen ja ammatillisen koulutuksen tarjoajien lisäksi tietokanta sisältää sidosryhm</w:t>
      </w:r>
      <w:r w:rsidR="00FF34EE">
        <w:t>ä-</w:t>
      </w:r>
      <w:r w:rsidR="00FA048A" w:rsidRPr="00725D97">
        <w:t>kategoriat</w:t>
      </w:r>
      <w:r w:rsidRPr="00725D97">
        <w:t>: Maatalous</w:t>
      </w:r>
      <w:r w:rsidR="00571FA9" w:rsidRPr="00725D97">
        <w:t xml:space="preserve">; </w:t>
      </w:r>
      <w:r w:rsidRPr="00725D97">
        <w:t>Maatalouden kamari</w:t>
      </w:r>
      <w:r w:rsidR="00571FA9" w:rsidRPr="00725D97">
        <w:t xml:space="preserve">; </w:t>
      </w:r>
      <w:r w:rsidRPr="00725D97">
        <w:t>Oppilaitos</w:t>
      </w:r>
      <w:r w:rsidR="00571FA9" w:rsidRPr="00725D97">
        <w:t xml:space="preserve">; </w:t>
      </w:r>
      <w:r w:rsidRPr="00725D97">
        <w:rPr>
          <w:color w:val="000000" w:themeColor="text1"/>
        </w:rPr>
        <w:t>Osuuskunnat</w:t>
      </w:r>
      <w:r w:rsidR="009B6590" w:rsidRPr="00725D97">
        <w:t xml:space="preserve">; </w:t>
      </w:r>
      <w:r w:rsidR="00FA6C43">
        <w:t>V</w:t>
      </w:r>
      <w:r w:rsidRPr="00725D97">
        <w:t>iljelijät</w:t>
      </w:r>
      <w:r w:rsidR="00571FA9" w:rsidRPr="00725D97">
        <w:t>;</w:t>
      </w:r>
      <w:r w:rsidR="00FA6C43">
        <w:t xml:space="preserve"> V</w:t>
      </w:r>
      <w:r w:rsidRPr="00725D97">
        <w:t>iljelijöiden edustajat</w:t>
      </w:r>
      <w:r w:rsidR="00571FA9" w:rsidRPr="00725D97">
        <w:t xml:space="preserve">; </w:t>
      </w:r>
      <w:r w:rsidR="003E3AD4">
        <w:t>Viljelijöiden neuvojat</w:t>
      </w:r>
      <w:r w:rsidR="00571FA9" w:rsidRPr="00725D97">
        <w:t xml:space="preserve">; </w:t>
      </w:r>
      <w:r w:rsidRPr="00725D97">
        <w:t>Elintarviketeollisuus</w:t>
      </w:r>
      <w:r w:rsidR="00571FA9" w:rsidRPr="00725D97">
        <w:t xml:space="preserve">; </w:t>
      </w:r>
      <w:r w:rsidRPr="00725D97">
        <w:t>Metsäalan edustajat</w:t>
      </w:r>
      <w:r w:rsidR="00571FA9" w:rsidRPr="00725D97">
        <w:t xml:space="preserve"> </w:t>
      </w:r>
      <w:r w:rsidRPr="00725D97">
        <w:t>ja neuvo</w:t>
      </w:r>
      <w:r w:rsidR="003E3AD4">
        <w:t>jat</w:t>
      </w:r>
      <w:r w:rsidRPr="00725D97">
        <w:t>;</w:t>
      </w:r>
      <w:r w:rsidR="00571FA9" w:rsidRPr="00725D97">
        <w:t xml:space="preserve"> </w:t>
      </w:r>
      <w:r w:rsidRPr="00725D97">
        <w:t>Metsätalous</w:t>
      </w:r>
      <w:r w:rsidR="00571FA9" w:rsidRPr="00725D97">
        <w:t xml:space="preserve">; </w:t>
      </w:r>
      <w:r w:rsidRPr="00725D97">
        <w:t>Teollisuus</w:t>
      </w:r>
      <w:r w:rsidR="00571FA9" w:rsidRPr="00725D97">
        <w:t xml:space="preserve">; </w:t>
      </w:r>
      <w:r w:rsidR="003612F8" w:rsidRPr="00725D97">
        <w:t xml:space="preserve">Teollisuuden </w:t>
      </w:r>
      <w:r w:rsidR="003E3AD4">
        <w:t>neuvojat</w:t>
      </w:r>
      <w:r w:rsidR="00571FA9" w:rsidRPr="00725D97">
        <w:t xml:space="preserve">; </w:t>
      </w:r>
      <w:r w:rsidR="003612F8" w:rsidRPr="00725D97">
        <w:t>Instit</w:t>
      </w:r>
      <w:r w:rsidR="00FA6C43">
        <w:t>u</w:t>
      </w:r>
      <w:r w:rsidR="003612F8" w:rsidRPr="00725D97">
        <w:t>utionaaliset sidosryhmät</w:t>
      </w:r>
      <w:r w:rsidR="00571FA9" w:rsidRPr="00725D97">
        <w:t xml:space="preserve">; </w:t>
      </w:r>
      <w:r w:rsidR="003612F8" w:rsidRPr="00725D97">
        <w:t>Kansainväliset sidosryhmät</w:t>
      </w:r>
      <w:r w:rsidR="00571FA9" w:rsidRPr="00725D97">
        <w:t xml:space="preserve">; </w:t>
      </w:r>
      <w:r w:rsidR="003612F8" w:rsidRPr="00725D97">
        <w:t>Ministeriö</w:t>
      </w:r>
      <w:r w:rsidR="00571FA9" w:rsidRPr="00725D97">
        <w:t xml:space="preserve">; </w:t>
      </w:r>
      <w:r w:rsidR="003612F8" w:rsidRPr="00725D97">
        <w:t>Liikennevirasto</w:t>
      </w:r>
      <w:r w:rsidR="00571FA9" w:rsidRPr="00725D97">
        <w:t xml:space="preserve">; </w:t>
      </w:r>
      <w:r w:rsidR="003612F8" w:rsidRPr="00725D97">
        <w:t>Sellu- ja paperiteollisuus</w:t>
      </w:r>
      <w:r w:rsidR="00571FA9" w:rsidRPr="00725D97">
        <w:t xml:space="preserve">; </w:t>
      </w:r>
      <w:r w:rsidR="003612F8" w:rsidRPr="00725D97">
        <w:t>Tutkimuslaitos</w:t>
      </w:r>
      <w:r w:rsidR="00571FA9" w:rsidRPr="00725D97">
        <w:t xml:space="preserve">; </w:t>
      </w:r>
      <w:r w:rsidR="003612F8" w:rsidRPr="00725D97">
        <w:t>Kouluttajat</w:t>
      </w:r>
      <w:r w:rsidR="00571FA9" w:rsidRPr="00725D97">
        <w:t xml:space="preserve">; </w:t>
      </w:r>
      <w:r w:rsidR="003612F8" w:rsidRPr="00725D97">
        <w:t>Ammattiliitot</w:t>
      </w:r>
      <w:r w:rsidR="00571FA9" w:rsidRPr="00725D97">
        <w:t xml:space="preserve">; </w:t>
      </w:r>
      <w:r w:rsidR="003612F8" w:rsidRPr="00725D97">
        <w:t>Yliopistot</w:t>
      </w:r>
      <w:r w:rsidR="00571FA9" w:rsidRPr="00725D97">
        <w:t xml:space="preserve">; </w:t>
      </w:r>
      <w:r w:rsidR="003612F8" w:rsidRPr="00725D97">
        <w:t>ja muut</w:t>
      </w:r>
      <w:r w:rsidR="00571FA9" w:rsidRPr="00725D97">
        <w:t xml:space="preserve">. </w:t>
      </w:r>
      <w:r w:rsidR="003612F8" w:rsidRPr="00725D97">
        <w:t xml:space="preserve"> </w:t>
      </w:r>
    </w:p>
    <w:p w14:paraId="1A7F15F9" w14:textId="5F0B86B6" w:rsidR="00571FA9" w:rsidRPr="00725D97" w:rsidRDefault="006C495E" w:rsidP="00725D97">
      <w:pPr>
        <w:spacing w:before="0"/>
      </w:pPr>
      <w:r w:rsidRPr="00725D97">
        <w:t>Haku</w:t>
      </w:r>
      <w:r w:rsidR="00FA048A" w:rsidRPr="00725D97">
        <w:t xml:space="preserve"> </w:t>
      </w:r>
      <w:r w:rsidRPr="00725D97">
        <w:t xml:space="preserve">kenttinä ovat </w:t>
      </w:r>
      <w:r w:rsidR="003612F8" w:rsidRPr="00725D97">
        <w:t>“</w:t>
      </w:r>
      <w:r w:rsidR="00FA048A" w:rsidRPr="00725D97">
        <w:t>m</w:t>
      </w:r>
      <w:r w:rsidR="003612F8" w:rsidRPr="00725D97">
        <w:t>aa” ja/tai “</w:t>
      </w:r>
      <w:r w:rsidR="00FA048A" w:rsidRPr="00725D97">
        <w:t>s</w:t>
      </w:r>
      <w:r w:rsidR="003612F8" w:rsidRPr="00725D97">
        <w:t>idosryhmätyyppi”</w:t>
      </w:r>
      <w:r w:rsidR="00FA048A" w:rsidRPr="00725D97">
        <w:t>.</w:t>
      </w:r>
      <w:r w:rsidR="00571FA9" w:rsidRPr="00725D97">
        <w:rPr>
          <w:rFonts w:asciiTheme="majorHAnsi" w:hAnsiTheme="majorHAnsi" w:cstheme="majorHAnsi"/>
          <w:b/>
          <w:color w:val="2E74B5" w:themeColor="accent1" w:themeShade="BF"/>
        </w:rPr>
        <w:t xml:space="preserve"> </w:t>
      </w:r>
    </w:p>
    <w:p w14:paraId="187AB2B9" w14:textId="560AC407" w:rsidR="00571FA9" w:rsidRPr="00725D97" w:rsidRDefault="003612F8" w:rsidP="00FA6C43">
      <w:r w:rsidRPr="00725D97">
        <w:t xml:space="preserve">Jokaiselta organisaatiolta/sidosryhmältä vaaditaan seuraavat tiedot: </w:t>
      </w:r>
    </w:p>
    <w:p w14:paraId="5115A3F2" w14:textId="77777777" w:rsidR="00FA6C43" w:rsidRDefault="003612F8" w:rsidP="00FA6C43">
      <w:pPr>
        <w:pStyle w:val="Luettelokappale"/>
        <w:numPr>
          <w:ilvl w:val="0"/>
          <w:numId w:val="4"/>
        </w:numPr>
        <w:spacing w:before="0"/>
        <w:ind w:left="0" w:firstLine="284"/>
        <w:jc w:val="both"/>
      </w:pPr>
      <w:r w:rsidRPr="00725D97">
        <w:t>Otsikko ja nimi</w:t>
      </w:r>
    </w:p>
    <w:p w14:paraId="15D19B69" w14:textId="40B6EF10" w:rsidR="00571FA9" w:rsidRPr="00725D97" w:rsidRDefault="00F77EC3" w:rsidP="00096105">
      <w:pPr>
        <w:pStyle w:val="Luettelokappale"/>
        <w:numPr>
          <w:ilvl w:val="0"/>
          <w:numId w:val="4"/>
        </w:numPr>
      </w:pPr>
      <w:r w:rsidRPr="00725D97">
        <w:t>Org</w:t>
      </w:r>
      <w:r w:rsidR="00FA6C43">
        <w:t>a</w:t>
      </w:r>
      <w:r w:rsidRPr="00725D97">
        <w:t>nisaation/sidosryhmän tyyppi (katso</w:t>
      </w:r>
      <w:r w:rsidR="00096105">
        <w:t xml:space="preserve"> </w:t>
      </w:r>
      <w:r w:rsidRPr="00725D97">
        <w:t xml:space="preserve">aiemmin </w:t>
      </w:r>
      <w:r w:rsidR="00096105" w:rsidRPr="00725D97">
        <w:t>mainitut kategoriat</w:t>
      </w:r>
      <w:r w:rsidRPr="00725D97">
        <w:t>)</w:t>
      </w:r>
    </w:p>
    <w:p w14:paraId="2543D194" w14:textId="2B32C7CB" w:rsidR="00571FA9" w:rsidRPr="00725D97" w:rsidRDefault="00F77EC3" w:rsidP="003107FD">
      <w:pPr>
        <w:pStyle w:val="Luettelokappale"/>
        <w:numPr>
          <w:ilvl w:val="0"/>
          <w:numId w:val="4"/>
        </w:numPr>
        <w:spacing w:before="0"/>
        <w:ind w:left="0" w:firstLine="284"/>
        <w:jc w:val="both"/>
      </w:pPr>
      <w:r w:rsidRPr="00725D97">
        <w:t>Lyhyt kuvaus</w:t>
      </w:r>
    </w:p>
    <w:p w14:paraId="35CBEAB7" w14:textId="56278738" w:rsidR="00571FA9" w:rsidRPr="00725D97" w:rsidRDefault="00F77EC3" w:rsidP="003107FD">
      <w:pPr>
        <w:pStyle w:val="Luettelokappale"/>
        <w:numPr>
          <w:ilvl w:val="0"/>
          <w:numId w:val="4"/>
        </w:numPr>
        <w:spacing w:before="0"/>
        <w:ind w:left="0" w:firstLine="284"/>
        <w:jc w:val="both"/>
      </w:pPr>
      <w:r w:rsidRPr="00725D97">
        <w:t>Osoite ja maa</w:t>
      </w:r>
    </w:p>
    <w:p w14:paraId="6AF8410D" w14:textId="457B4C54" w:rsidR="00571FA9" w:rsidRPr="00725D97" w:rsidRDefault="00F77EC3" w:rsidP="003107FD">
      <w:pPr>
        <w:pStyle w:val="Luettelokappale"/>
        <w:numPr>
          <w:ilvl w:val="0"/>
          <w:numId w:val="4"/>
        </w:numPr>
        <w:spacing w:before="0"/>
        <w:ind w:left="0" w:firstLine="284"/>
        <w:jc w:val="both"/>
      </w:pPr>
      <w:r w:rsidRPr="00725D97">
        <w:t>Verkkosivusto, yhteyshenkilö ja sähköpostisoite</w:t>
      </w:r>
    </w:p>
    <w:p w14:paraId="12AB7AFE" w14:textId="66D41ADF" w:rsidR="00D75362" w:rsidRPr="00FA6C43" w:rsidRDefault="00F77EC3" w:rsidP="00FA6C43">
      <w:pPr>
        <w:pStyle w:val="Luettelokappale"/>
        <w:numPr>
          <w:ilvl w:val="0"/>
          <w:numId w:val="4"/>
        </w:numPr>
        <w:spacing w:before="0"/>
        <w:ind w:left="0" w:firstLine="284"/>
        <w:jc w:val="both"/>
      </w:pPr>
      <w:r w:rsidRPr="00725D97">
        <w:t>Mahdolliset lisätiedot</w:t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FA6C43">
        <w:tab/>
      </w:r>
      <w:r w:rsidR="00096105">
        <w:rPr>
          <w:b/>
          <w:bCs/>
          <w:sz w:val="20"/>
          <w:szCs w:val="20"/>
        </w:rPr>
        <w:t>Kuvio</w:t>
      </w:r>
      <w:r w:rsidR="00D75362" w:rsidRPr="00FA6C43">
        <w:rPr>
          <w:b/>
          <w:bCs/>
          <w:sz w:val="20"/>
          <w:szCs w:val="20"/>
        </w:rPr>
        <w:t xml:space="preserve"> 2.</w:t>
      </w:r>
      <w:r w:rsidR="00D75362" w:rsidRPr="00FA6C43">
        <w:rPr>
          <w:sz w:val="20"/>
          <w:szCs w:val="20"/>
        </w:rPr>
        <w:t xml:space="preserve"> </w:t>
      </w:r>
      <w:r w:rsidRPr="00FA6C43">
        <w:rPr>
          <w:sz w:val="20"/>
          <w:szCs w:val="20"/>
        </w:rPr>
        <w:t>Sidosryhmä-näkymä tietokannassa</w:t>
      </w:r>
    </w:p>
    <w:p w14:paraId="3A6CA744" w14:textId="610CBE81" w:rsidR="00D75362" w:rsidRPr="00725D97" w:rsidRDefault="00F86196" w:rsidP="00571FA9">
      <w:pPr>
        <w:spacing w:before="0" w:after="200"/>
        <w:rPr>
          <w:rFonts w:asciiTheme="majorHAnsi" w:hAnsiTheme="majorHAnsi" w:cstheme="majorHAnsi"/>
          <w:b/>
        </w:rPr>
      </w:pPr>
      <w:r w:rsidRPr="00725D97">
        <w:rPr>
          <w:noProof/>
        </w:rPr>
        <w:drawing>
          <wp:anchor distT="0" distB="0" distL="114300" distR="114300" simplePos="0" relativeHeight="251661312" behindDoc="1" locked="0" layoutInCell="1" allowOverlap="1" wp14:anchorId="4D8D5A9D" wp14:editId="226DB59A">
            <wp:simplePos x="0" y="0"/>
            <wp:positionH relativeFrom="page">
              <wp:align>center</wp:align>
            </wp:positionH>
            <wp:positionV relativeFrom="paragraph">
              <wp:posOffset>203200</wp:posOffset>
            </wp:positionV>
            <wp:extent cx="5786828" cy="3238500"/>
            <wp:effectExtent l="0" t="0" r="444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0" t="4614" r="5627" b="5315"/>
                    <a:stretch/>
                  </pic:blipFill>
                  <pic:spPr bwMode="auto">
                    <a:xfrm>
                      <a:off x="0" y="0"/>
                      <a:ext cx="5786828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82E8B8" w14:textId="77777777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755D91F1" w14:textId="61C0D088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3D0CC9F9" w14:textId="2EAD23C2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43419C33" w14:textId="1C7DF0EC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26904EC6" w14:textId="6667665B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27CE8B93" w14:textId="5AFA73EA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553DD0CB" w14:textId="474BA095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3B5C4341" w14:textId="27ABB473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01367068" w14:textId="1A090C77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68300393" w14:textId="15CA2EAE" w:rsidR="00D86519" w:rsidRPr="00725D97" w:rsidRDefault="00D86519" w:rsidP="00571FA9">
      <w:pPr>
        <w:spacing w:before="0" w:after="200"/>
        <w:rPr>
          <w:rFonts w:asciiTheme="majorHAnsi" w:hAnsiTheme="majorHAnsi" w:cstheme="majorHAnsi"/>
          <w:b/>
        </w:rPr>
      </w:pPr>
    </w:p>
    <w:p w14:paraId="009126F7" w14:textId="3F00EEAE" w:rsidR="00D86519" w:rsidRPr="00096105" w:rsidRDefault="00096105" w:rsidP="00571FA9">
      <w:pPr>
        <w:spacing w:before="0" w:after="200"/>
        <w:rPr>
          <w:rFonts w:cstheme="minorHAnsi"/>
          <w:bCs/>
          <w:sz w:val="20"/>
          <w:szCs w:val="20"/>
        </w:rPr>
      </w:pPr>
      <w:r>
        <w:rPr>
          <w:rFonts w:cstheme="minorHAnsi"/>
          <w:b/>
          <w:sz w:val="20"/>
          <w:szCs w:val="20"/>
        </w:rPr>
        <w:t>Kuvio</w:t>
      </w:r>
      <w:r w:rsidR="00D86519" w:rsidRPr="00725D97">
        <w:rPr>
          <w:rFonts w:cstheme="minorHAnsi"/>
          <w:b/>
          <w:sz w:val="20"/>
          <w:szCs w:val="20"/>
        </w:rPr>
        <w:t xml:space="preserve"> 3.</w:t>
      </w:r>
      <w:r w:rsidR="00D86519" w:rsidRPr="00725D97">
        <w:rPr>
          <w:rFonts w:cstheme="minorHAnsi"/>
          <w:bCs/>
          <w:sz w:val="20"/>
          <w:szCs w:val="20"/>
        </w:rPr>
        <w:t xml:space="preserve"> </w:t>
      </w:r>
      <w:r w:rsidR="00F77EC3" w:rsidRPr="00725D97">
        <w:rPr>
          <w:rFonts w:cstheme="minorHAnsi"/>
          <w:bCs/>
          <w:sz w:val="20"/>
          <w:szCs w:val="20"/>
        </w:rPr>
        <w:t>Organisaatioiden/Sidosryhmien tietokanta</w:t>
      </w:r>
    </w:p>
    <w:p w14:paraId="6442014A" w14:textId="1DDB526C" w:rsidR="00096105" w:rsidRDefault="00F86196" w:rsidP="00096105">
      <w:pPr>
        <w:pStyle w:val="Otsikko3"/>
      </w:pPr>
      <w:bookmarkStart w:id="3" w:name="_Toc67042636"/>
      <w:r w:rsidRPr="00725D97">
        <w:lastRenderedPageBreak/>
        <w:t>N</w:t>
      </w:r>
      <w:r w:rsidR="00096105">
        <w:t>r</w:t>
      </w:r>
      <w:r w:rsidRPr="00725D97">
        <w:t xml:space="preserve">o. 2. </w:t>
      </w:r>
      <w:r w:rsidR="00F77EC3" w:rsidRPr="00725D97">
        <w:t>Opetussuunnitelma/kurssit</w:t>
      </w:r>
      <w:bookmarkEnd w:id="3"/>
    </w:p>
    <w:p w14:paraId="7413C997" w14:textId="2E8270DC" w:rsidR="00F86196" w:rsidRPr="00725D97" w:rsidRDefault="00F77EC3" w:rsidP="00096105">
      <w:r w:rsidRPr="00725D97">
        <w:t>Opetussuunnitelma/kurssit</w:t>
      </w:r>
      <w:r w:rsidR="00FA048A" w:rsidRPr="00725D97">
        <w:t xml:space="preserve"> -</w:t>
      </w:r>
      <w:r w:rsidRPr="00725D97">
        <w:t xml:space="preserve">tietokanta </w:t>
      </w:r>
      <w:r w:rsidR="00484857">
        <w:t>sisältää</w:t>
      </w:r>
      <w:r w:rsidRPr="00725D97">
        <w:t xml:space="preserve"> tietoa ammat</w:t>
      </w:r>
      <w:r w:rsidR="00FA048A" w:rsidRPr="00725D97">
        <w:t>illisista oppilaitoksista</w:t>
      </w:r>
      <w:r w:rsidRPr="00725D97">
        <w:t>, ammat</w:t>
      </w:r>
      <w:r w:rsidR="00FA048A" w:rsidRPr="00725D97">
        <w:t>illisen koulutuksen</w:t>
      </w:r>
      <w:r w:rsidRPr="00725D97">
        <w:t xml:space="preserve"> tarjoajista ja muista</w:t>
      </w:r>
      <w:r w:rsidR="00FA048A" w:rsidRPr="00725D97">
        <w:t xml:space="preserve"> koulutuksen tarjoajista yleisesti.</w:t>
      </w:r>
      <w:r w:rsidRPr="00725D97">
        <w:t xml:space="preserve"> </w:t>
      </w:r>
      <w:r w:rsidR="006C495E" w:rsidRPr="00725D97">
        <w:t>Hakukenttinä ovat</w:t>
      </w:r>
      <w:r w:rsidR="00FA048A" w:rsidRPr="00725D97">
        <w:t xml:space="preserve"> “maa”, “sidosryhmätyyppi” ja “asiasanat”.</w:t>
      </w:r>
    </w:p>
    <w:p w14:paraId="77C7AD80" w14:textId="77777777" w:rsidR="00FA048A" w:rsidRPr="00725D97" w:rsidRDefault="00FA048A" w:rsidP="00096105">
      <w:r w:rsidRPr="00725D97">
        <w:t>Kustakin opetussuunnitelmasta ja kurssista annetaan seuraavat tiedot:</w:t>
      </w:r>
    </w:p>
    <w:p w14:paraId="0D05C699" w14:textId="5FFFA58B" w:rsidR="00FA048A" w:rsidRPr="00725D97" w:rsidRDefault="00FA048A" w:rsidP="00725D97">
      <w:pPr>
        <w:pStyle w:val="Luettelokappale"/>
        <w:numPr>
          <w:ilvl w:val="0"/>
          <w:numId w:val="15"/>
        </w:numPr>
      </w:pPr>
      <w:r w:rsidRPr="00725D97">
        <w:t>Kurssin/opetussuunnitelman otsikko</w:t>
      </w:r>
    </w:p>
    <w:p w14:paraId="31A0A0D1" w14:textId="004B68A5" w:rsidR="00FA048A" w:rsidRPr="00725D97" w:rsidRDefault="00FA048A" w:rsidP="00725D97">
      <w:pPr>
        <w:pStyle w:val="Luettelokappale"/>
        <w:numPr>
          <w:ilvl w:val="0"/>
          <w:numId w:val="15"/>
        </w:numPr>
      </w:pPr>
      <w:r w:rsidRPr="00725D97">
        <w:t xml:space="preserve">Organisaatio, joka johtaa, järjestää tai valmistelee opetussuunnitelmaa/kurssia </w:t>
      </w:r>
      <w:r w:rsidR="00A70756" w:rsidRPr="00725D97">
        <w:t>(linkitetty organisaatioiden / sidosryhmien tietokantaan)</w:t>
      </w:r>
    </w:p>
    <w:p w14:paraId="048B84FA" w14:textId="78151ABF" w:rsidR="00A70756" w:rsidRPr="00725D97" w:rsidRDefault="00FA048A" w:rsidP="00725D97">
      <w:pPr>
        <w:pStyle w:val="Luettelokappale"/>
        <w:numPr>
          <w:ilvl w:val="0"/>
          <w:numId w:val="15"/>
        </w:numPr>
      </w:pPr>
      <w:r w:rsidRPr="00725D97">
        <w:t>Lyhyt kuvaus</w:t>
      </w:r>
    </w:p>
    <w:p w14:paraId="74E3FABC" w14:textId="2190B2EF" w:rsidR="00FA048A" w:rsidRPr="00725D97" w:rsidRDefault="00FA048A" w:rsidP="00725D97">
      <w:pPr>
        <w:pStyle w:val="Luettelokappale"/>
        <w:numPr>
          <w:ilvl w:val="0"/>
          <w:numId w:val="15"/>
        </w:numPr>
      </w:pPr>
      <w:r w:rsidRPr="00725D97">
        <w:t>Opetussuunnitelman/kurssin toteuttavan organisaatio</w:t>
      </w:r>
      <w:r w:rsidR="00A70756" w:rsidRPr="00725D97">
        <w:t>n</w:t>
      </w:r>
      <w:r w:rsidRPr="00725D97">
        <w:t xml:space="preserve"> maa</w:t>
      </w:r>
    </w:p>
    <w:p w14:paraId="6916FF19" w14:textId="19B481EA" w:rsidR="00FA048A" w:rsidRPr="00725D97" w:rsidRDefault="00FA048A" w:rsidP="00725D97">
      <w:pPr>
        <w:pStyle w:val="Luettelokappale"/>
        <w:numPr>
          <w:ilvl w:val="0"/>
          <w:numId w:val="15"/>
        </w:numPr>
      </w:pPr>
      <w:r w:rsidRPr="00725D97">
        <w:t>Millä kielellä kurssi/opetussuunnitelma suoritetaan</w:t>
      </w:r>
    </w:p>
    <w:p w14:paraId="33523B62" w14:textId="73E4B4DA" w:rsidR="00A70756" w:rsidRPr="00725D97" w:rsidRDefault="00A70756" w:rsidP="00725D97">
      <w:pPr>
        <w:pStyle w:val="Luettelokappale"/>
        <w:numPr>
          <w:ilvl w:val="0"/>
          <w:numId w:val="15"/>
        </w:numPr>
      </w:pPr>
      <w:r w:rsidRPr="00725D97">
        <w:t xml:space="preserve">Olennaiset avainsanat sen </w:t>
      </w:r>
      <w:r w:rsidR="00547A92">
        <w:t>identifioimiseksi</w:t>
      </w:r>
      <w:r w:rsidRPr="00725D97">
        <w:t xml:space="preserve"> (Biotalous, Business as </w:t>
      </w:r>
      <w:proofErr w:type="spellStart"/>
      <w:r w:rsidRPr="00725D97">
        <w:t>usual</w:t>
      </w:r>
      <w:proofErr w:type="spellEnd"/>
      <w:r w:rsidRPr="00725D97">
        <w:t>, Digitalisaatio, yrittäjyys,</w:t>
      </w:r>
      <w:r w:rsidR="00096105">
        <w:t xml:space="preserve"> </w:t>
      </w:r>
      <w:r w:rsidRPr="00725D97">
        <w:t>pehme</w:t>
      </w:r>
      <w:r w:rsidR="00096105">
        <w:t>ät</w:t>
      </w:r>
      <w:r w:rsidRPr="00725D97">
        <w:t xml:space="preserve"> taidot, kestävyys)</w:t>
      </w:r>
    </w:p>
    <w:p w14:paraId="74BCE302" w14:textId="56A4AA7D" w:rsidR="00A70756" w:rsidRPr="00725D97" w:rsidRDefault="00A70756" w:rsidP="00725D97">
      <w:pPr>
        <w:pStyle w:val="Luettelokappale"/>
        <w:numPr>
          <w:ilvl w:val="0"/>
          <w:numId w:val="15"/>
        </w:numPr>
      </w:pPr>
      <w:r w:rsidRPr="00725D97">
        <w:t xml:space="preserve">Kurssimuoto (työpaja; koulutus; maisterin tutkinto; tohtori; keskiasteen opinto; </w:t>
      </w:r>
      <w:r w:rsidR="00096105">
        <w:t>y</w:t>
      </w:r>
      <w:r w:rsidRPr="00725D97">
        <w:t>läaste; kesäkoulu; seminaari; kandidaatti)</w:t>
      </w:r>
    </w:p>
    <w:p w14:paraId="0D5DBDB7" w14:textId="33622A10" w:rsidR="00A70756" w:rsidRPr="00725D97" w:rsidRDefault="00484857" w:rsidP="00725D97">
      <w:pPr>
        <w:pStyle w:val="Luettelokappale"/>
        <w:numPr>
          <w:ilvl w:val="0"/>
          <w:numId w:val="15"/>
        </w:numPr>
      </w:pPr>
      <w:r w:rsidRPr="002D3D80">
        <w:t>Ammatillinen profiili ja osaamiseen liittyvät taidot (ammattiprofiili koulutuksen suorittamisen jälkeen)</w:t>
      </w:r>
      <w:r w:rsidR="003E77D8">
        <w:t>. (</w:t>
      </w:r>
      <w:r w:rsidR="00F91F37" w:rsidRPr="00725D97">
        <w:t>M</w:t>
      </w:r>
      <w:r w:rsidR="00A70756" w:rsidRPr="00725D97">
        <w:t>aataloustyöntekijä; tuholaistorjuntaa maatiloilla ja karjankuljetusajoneuvoissa harjoittava; liiketoiminta; liike</w:t>
      </w:r>
      <w:r w:rsidR="00B82124" w:rsidRPr="00725D97">
        <w:t>toiminta</w:t>
      </w:r>
      <w:r w:rsidR="00A70756" w:rsidRPr="00725D97">
        <w:t xml:space="preserve"> ja yrittäjyys; elintarviketeollisuu</w:t>
      </w:r>
      <w:r w:rsidR="00B82124" w:rsidRPr="00725D97">
        <w:t>den lähettiläs</w:t>
      </w:r>
      <w:r w:rsidR="00A70756" w:rsidRPr="00725D97">
        <w:t>: elintarviketeollisuus; elintarvikkeiden tuotanto ja valmistus; elintarvikkeiden laatu ja</w:t>
      </w:r>
      <w:r w:rsidR="00B82124" w:rsidRPr="00725D97">
        <w:t xml:space="preserve"> </w:t>
      </w:r>
      <w:r w:rsidR="00A70756" w:rsidRPr="00725D97">
        <w:t>turvallisuus; vähittäiskauppa, ruokapalvelut ja toimitusketju;</w:t>
      </w:r>
      <w:r w:rsidR="00B82124" w:rsidRPr="00725D97">
        <w:t xml:space="preserve"> perusteet; logistiikka; markkinointi; maidontuotannon työntekijä; leikkokukkakasvit; hedelmän viljely; nurmikasvit; puutarhakasvit; karjanhoitaja; kasvatustieteilijä; </w:t>
      </w:r>
      <w:r w:rsidR="00077B59">
        <w:t>itsenäisen työskentelyn taidot</w:t>
      </w:r>
      <w:r w:rsidR="00B82124" w:rsidRPr="00725D97">
        <w:t>; T&amp;K; lammastuotanto; some</w:t>
      </w:r>
      <w:r w:rsidR="003E77D8">
        <w:t>taidot</w:t>
      </w:r>
      <w:r w:rsidR="00B82124" w:rsidRPr="00725D97">
        <w:t xml:space="preserve">; </w:t>
      </w:r>
      <w:r w:rsidR="00F91F37" w:rsidRPr="00725D97">
        <w:t>henkilöstövastaava; ryhmätyöskentelytai</w:t>
      </w:r>
      <w:r w:rsidR="003E77D8">
        <w:t>dot</w:t>
      </w:r>
      <w:r w:rsidR="00F91F37" w:rsidRPr="00725D97">
        <w:t>; ihmissuhdetai</w:t>
      </w:r>
      <w:r w:rsidR="003E77D8">
        <w:t>dot)</w:t>
      </w:r>
    </w:p>
    <w:p w14:paraId="53202111" w14:textId="77777777" w:rsidR="00484857" w:rsidRDefault="00484857" w:rsidP="00484857">
      <w:pPr>
        <w:pStyle w:val="Luettelokappale"/>
        <w:numPr>
          <w:ilvl w:val="0"/>
          <w:numId w:val="15"/>
        </w:numPr>
      </w:pPr>
      <w:r>
        <w:t>Online-vaihtoehto</w:t>
      </w:r>
    </w:p>
    <w:p w14:paraId="01487ABF" w14:textId="14D53A09" w:rsidR="00484857" w:rsidRPr="002D3D80" w:rsidRDefault="00F91F37" w:rsidP="00484857">
      <w:pPr>
        <w:pStyle w:val="Luettelokappale"/>
        <w:numPr>
          <w:ilvl w:val="0"/>
          <w:numId w:val="15"/>
        </w:numPr>
      </w:pPr>
      <w:r w:rsidRPr="00725D97">
        <w:t xml:space="preserve"> </w:t>
      </w:r>
      <w:r w:rsidR="00484857" w:rsidRPr="002D3D80">
        <w:t>Koulutustyyppi "alku-/jatkuva" ("peruskoulutus" on koulutus, joka vaaditaan ennen tietyn työn alkua tietyn uran aloittamiseksi; "jatkuva koulutus" on jatkuva prosessi, jossa kehitetään, ylläpidetään ja dokumentoidaan ammattitaitoasi kurssien tai koulutuksen avulla)</w:t>
      </w:r>
    </w:p>
    <w:p w14:paraId="4B3CA9EE" w14:textId="549996A0" w:rsidR="00F91F37" w:rsidRPr="00484857" w:rsidRDefault="00190254" w:rsidP="003D66CA">
      <w:pPr>
        <w:pStyle w:val="Luettelokappale"/>
        <w:numPr>
          <w:ilvl w:val="0"/>
          <w:numId w:val="15"/>
        </w:numPr>
        <w:rPr>
          <w:i/>
          <w:iCs/>
        </w:rPr>
      </w:pPr>
      <w:r w:rsidRPr="00725D97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6840E4C7" wp14:editId="6451C420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1762125" cy="1219200"/>
                <wp:effectExtent l="0" t="0" r="28575" b="19050"/>
                <wp:wrapTight wrapText="bothSides">
                  <wp:wrapPolygon edited="0">
                    <wp:start x="0" y="0"/>
                    <wp:lineTo x="0" y="21600"/>
                    <wp:lineTo x="21717" y="21600"/>
                    <wp:lineTo x="21717" y="0"/>
                    <wp:lineTo x="0" y="0"/>
                  </wp:wrapPolygon>
                </wp:wrapTight>
                <wp:docPr id="11" name="Tekstiruut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1219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ACFA7A" w14:textId="3B333551" w:rsidR="006C495E" w:rsidRDefault="006C495E">
                            <w:r w:rsidRPr="00190254">
                              <w:t>Koska nämä tiedot eivät ole aina saatavilla ver</w:t>
                            </w:r>
                            <w:r w:rsidR="00D66A74">
                              <w:t>k</w:t>
                            </w:r>
                            <w:r w:rsidRPr="00190254">
                              <w:t>ko</w:t>
                            </w:r>
                            <w:r w:rsidR="00D66A74">
                              <w:t>toteutukse</w:t>
                            </w:r>
                            <w:r w:rsidR="00EA75AA">
                              <w:t>ssa</w:t>
                            </w:r>
                            <w:r w:rsidR="00D66A74">
                              <w:t>,</w:t>
                            </w:r>
                            <w:r w:rsidRPr="00190254">
                              <w:t xml:space="preserve"> </w:t>
                            </w:r>
                            <w:r>
                              <w:t>kursivoidut</w:t>
                            </w:r>
                            <w:r w:rsidRPr="00190254">
                              <w:t xml:space="preserve"> </w:t>
                            </w:r>
                            <w:r>
                              <w:t>kohdat</w:t>
                            </w:r>
                            <w:r w:rsidRPr="00190254">
                              <w:t xml:space="preserve"> eivät ole pakollisia kenttiä.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0E4C7" id="Tekstiruutu 11" o:spid="_x0000_s1027" type="#_x0000_t202" style="position:absolute;left:0;text-align:left;margin-left:87.55pt;margin-top:.6pt;width:138.75pt;height:96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" fillcolor="#bdd6ee [1300]" strokeweight=".5pt">
                <v:textbox>
                  <w:txbxContent>
                    <w:p w14:paraId="53ACFA7A" w14:textId="3B333551" w:rsidR="006C495E" w:rsidRDefault="006C495E">
                      <w:r w:rsidRPr="00190254">
                        <w:t>Koska nämä tiedot eivät ole aina saatavilla ver</w:t>
                      </w:r>
                      <w:r w:rsidR="00D66A74">
                        <w:t>k</w:t>
                      </w:r>
                      <w:r w:rsidRPr="00190254">
                        <w:t>ko</w:t>
                      </w:r>
                      <w:r w:rsidR="00D66A74">
                        <w:t>toteutukse</w:t>
                      </w:r>
                      <w:r w:rsidR="00EA75AA">
                        <w:t>ssa</w:t>
                      </w:r>
                      <w:r w:rsidR="00D66A74">
                        <w:t>,</w:t>
                      </w:r>
                      <w:r w:rsidRPr="00190254">
                        <w:t xml:space="preserve"> </w:t>
                      </w:r>
                      <w:r>
                        <w:t>kursivoidut</w:t>
                      </w:r>
                      <w:r w:rsidRPr="00190254">
                        <w:t xml:space="preserve"> </w:t>
                      </w:r>
                      <w:r>
                        <w:t>kohdat</w:t>
                      </w:r>
                      <w:r w:rsidRPr="00190254">
                        <w:t xml:space="preserve"> eivät ole pakollisia kenttiä.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A70756" w:rsidRPr="00484857">
        <w:rPr>
          <w:i/>
          <w:iCs/>
        </w:rPr>
        <w:t>Pituus (tunteina, päivinä, viikkoina tai vuosina)</w:t>
      </w:r>
      <w:r w:rsidRPr="00484857">
        <w:rPr>
          <w:i/>
          <w:iCs/>
        </w:rPr>
        <w:t xml:space="preserve"> </w:t>
      </w:r>
    </w:p>
    <w:p w14:paraId="62503260" w14:textId="4874FDE2" w:rsidR="00A70756" w:rsidRPr="00725D97" w:rsidRDefault="00A70756" w:rsidP="00725D97">
      <w:pPr>
        <w:pStyle w:val="Luettelokappale"/>
        <w:numPr>
          <w:ilvl w:val="0"/>
          <w:numId w:val="15"/>
        </w:numPr>
        <w:rPr>
          <w:i/>
          <w:iCs/>
        </w:rPr>
      </w:pPr>
      <w:r w:rsidRPr="00725D97">
        <w:rPr>
          <w:i/>
          <w:iCs/>
        </w:rPr>
        <w:t xml:space="preserve">EQF-taso </w:t>
      </w:r>
    </w:p>
    <w:p w14:paraId="39A96F1B" w14:textId="1517BC4B" w:rsidR="00A70756" w:rsidRPr="00725D97" w:rsidRDefault="00A70756" w:rsidP="00725D97">
      <w:pPr>
        <w:pStyle w:val="Luettelokappale"/>
        <w:numPr>
          <w:ilvl w:val="0"/>
          <w:numId w:val="15"/>
        </w:numPr>
        <w:rPr>
          <w:i/>
          <w:iCs/>
        </w:rPr>
      </w:pPr>
      <w:r w:rsidRPr="00725D97">
        <w:rPr>
          <w:i/>
          <w:iCs/>
        </w:rPr>
        <w:t>Opintopisteet</w:t>
      </w:r>
    </w:p>
    <w:p w14:paraId="77AF7DAF" w14:textId="77777777" w:rsidR="00484857" w:rsidRPr="00484857" w:rsidRDefault="00484857" w:rsidP="00F91F37">
      <w:pPr>
        <w:pStyle w:val="Luettelokappale"/>
        <w:numPr>
          <w:ilvl w:val="0"/>
          <w:numId w:val="15"/>
        </w:numPr>
        <w:rPr>
          <w:i/>
          <w:iCs/>
        </w:rPr>
      </w:pPr>
      <w:r w:rsidRPr="00484857">
        <w:rPr>
          <w:i/>
          <w:iCs/>
        </w:rPr>
        <w:t>Sertifiointi (pätevyystodistuksen tyyppi myönnetään harjoittelijoille, jos sellainen on)</w:t>
      </w:r>
    </w:p>
    <w:p w14:paraId="4BBAE5C1" w14:textId="11E0C9EF" w:rsidR="00F91F37" w:rsidRPr="00725D97" w:rsidRDefault="00A70756" w:rsidP="00F91F37">
      <w:pPr>
        <w:pStyle w:val="Luettelokappale"/>
        <w:numPr>
          <w:ilvl w:val="0"/>
          <w:numId w:val="15"/>
        </w:numPr>
        <w:rPr>
          <w:i/>
          <w:iCs/>
        </w:rPr>
      </w:pPr>
      <w:r w:rsidRPr="00725D97">
        <w:rPr>
          <w:i/>
          <w:iCs/>
        </w:rPr>
        <w:t>Laatuarviointi (EQAVET-kehyksen mukaisesti)</w:t>
      </w:r>
    </w:p>
    <w:p w14:paraId="0193099F" w14:textId="7263F681" w:rsidR="00F91F37" w:rsidRPr="00725D97" w:rsidRDefault="00484857" w:rsidP="00F91F37">
      <w:pPr>
        <w:pStyle w:val="Luettelokappale"/>
        <w:numPr>
          <w:ilvl w:val="0"/>
          <w:numId w:val="15"/>
        </w:numPr>
      </w:pPr>
      <w:r>
        <w:t>URL</w:t>
      </w:r>
      <w:r w:rsidR="00D66A74">
        <w:t>-osoite</w:t>
      </w:r>
    </w:p>
    <w:p w14:paraId="105E71A8" w14:textId="79E183F5" w:rsidR="00484857" w:rsidRDefault="00484857" w:rsidP="00725D97">
      <w:pPr>
        <w:pStyle w:val="Luettelokappale"/>
        <w:numPr>
          <w:ilvl w:val="0"/>
          <w:numId w:val="15"/>
        </w:numPr>
      </w:pPr>
      <w:r>
        <w:t>Merkityksellisyys</w:t>
      </w:r>
      <w:r w:rsidRPr="002D3D80">
        <w:t xml:space="preserve"> (A suuren merkityksellisyyden kannalta, B keskinkertainen merkityksellisyys, C vähäisen merkityksellisyyden kannalta)</w:t>
      </w:r>
      <w:r>
        <w:t xml:space="preserve"> *</w:t>
      </w:r>
    </w:p>
    <w:p w14:paraId="1ABDB606" w14:textId="1D458DD2" w:rsidR="00A70756" w:rsidRPr="00725D97" w:rsidRDefault="00A70756" w:rsidP="00725D97">
      <w:pPr>
        <w:pStyle w:val="Luettelokappale"/>
        <w:numPr>
          <w:ilvl w:val="0"/>
          <w:numId w:val="15"/>
        </w:numPr>
      </w:pPr>
      <w:r w:rsidRPr="00725D97">
        <w:t>Päivitystieto (milloin tiedot on otettu käyttöön tietokannassa)</w:t>
      </w:r>
    </w:p>
    <w:p w14:paraId="78504EAA" w14:textId="77CC9254" w:rsidR="00F86196" w:rsidRPr="00725D97" w:rsidRDefault="00F86196" w:rsidP="00725D97">
      <w:pPr>
        <w:pStyle w:val="Luettelokappale"/>
        <w:spacing w:before="0"/>
        <w:ind w:left="709"/>
        <w:jc w:val="both"/>
      </w:pPr>
    </w:p>
    <w:p w14:paraId="3D23D356" w14:textId="0CD87FE9" w:rsidR="00753BD1" w:rsidRPr="00725D97" w:rsidRDefault="00D66A74" w:rsidP="00F86196">
      <w:pPr>
        <w:spacing w:before="0" w:after="200"/>
      </w:pPr>
      <w:r w:rsidRPr="00D66A74">
        <w:rPr>
          <w:rStyle w:val="Alaviitteenviite"/>
          <w:rFonts w:cstheme="minorHAnsi"/>
          <w:sz w:val="16"/>
          <w:szCs w:val="16"/>
        </w:rPr>
        <w:footnoteRef/>
      </w:r>
      <w:r w:rsidRPr="00D66A74">
        <w:rPr>
          <w:rFonts w:cstheme="minorHAnsi"/>
          <w:sz w:val="16"/>
          <w:szCs w:val="16"/>
        </w:rPr>
        <w:t xml:space="preserve"> </w:t>
      </w:r>
      <w:r w:rsidRPr="00D66A74">
        <w:rPr>
          <w:rFonts w:cstheme="minorHAnsi"/>
          <w:sz w:val="18"/>
          <w:szCs w:val="18"/>
        </w:rPr>
        <w:t xml:space="preserve">Opetussuunnitelman/kurssin </w:t>
      </w:r>
      <w:r w:rsidR="00EA75AA">
        <w:rPr>
          <w:rFonts w:cstheme="minorHAnsi"/>
          <w:sz w:val="18"/>
          <w:szCs w:val="18"/>
        </w:rPr>
        <w:t>relevanssi</w:t>
      </w:r>
      <w:r w:rsidR="00C1572F">
        <w:rPr>
          <w:rFonts w:cstheme="minorHAnsi"/>
          <w:sz w:val="18"/>
          <w:szCs w:val="18"/>
        </w:rPr>
        <w:t xml:space="preserve">n </w:t>
      </w:r>
      <w:r w:rsidRPr="00D66A74">
        <w:rPr>
          <w:rFonts w:cstheme="minorHAnsi"/>
          <w:sz w:val="18"/>
          <w:szCs w:val="18"/>
        </w:rPr>
        <w:t>mukaan</w:t>
      </w:r>
      <w:r w:rsidR="00C1572F">
        <w:rPr>
          <w:rFonts w:cstheme="minorHAnsi"/>
          <w:sz w:val="18"/>
          <w:szCs w:val="18"/>
        </w:rPr>
        <w:t xml:space="preserve"> hankkeen</w:t>
      </w:r>
      <w:r w:rsidRPr="00D66A74">
        <w:rPr>
          <w:rFonts w:cstheme="minorHAnsi"/>
          <w:sz w:val="18"/>
          <w:szCs w:val="18"/>
        </w:rPr>
        <w:t xml:space="preserve"> tuleviin tehtäviin</w:t>
      </w:r>
      <w:r w:rsidR="00C1572F">
        <w:rPr>
          <w:rFonts w:cstheme="minorHAnsi"/>
          <w:sz w:val="18"/>
          <w:szCs w:val="18"/>
        </w:rPr>
        <w:t xml:space="preserve"> </w:t>
      </w:r>
      <w:r w:rsidRPr="00D66A74">
        <w:rPr>
          <w:rFonts w:cstheme="minorHAnsi"/>
          <w:sz w:val="18"/>
          <w:szCs w:val="18"/>
        </w:rPr>
        <w:t>(</w:t>
      </w:r>
      <w:r w:rsidR="00C1572F">
        <w:rPr>
          <w:rFonts w:cstheme="minorHAnsi"/>
          <w:sz w:val="18"/>
          <w:szCs w:val="18"/>
        </w:rPr>
        <w:t>ts</w:t>
      </w:r>
      <w:r w:rsidRPr="00D66A74">
        <w:rPr>
          <w:rFonts w:cstheme="minorHAnsi"/>
          <w:sz w:val="18"/>
          <w:szCs w:val="18"/>
        </w:rPr>
        <w:t>. WP2:n koulutustarpeiden analysointiin)</w:t>
      </w:r>
      <w:r w:rsidR="00EA75AA">
        <w:rPr>
          <w:rFonts w:cstheme="minorHAnsi"/>
          <w:sz w:val="18"/>
          <w:szCs w:val="18"/>
        </w:rPr>
        <w:t xml:space="preserve">. </w:t>
      </w:r>
      <w:r w:rsidR="00C1572F">
        <w:rPr>
          <w:rFonts w:cstheme="minorHAnsi"/>
          <w:sz w:val="18"/>
          <w:szCs w:val="18"/>
        </w:rPr>
        <w:t>Relevanssi</w:t>
      </w:r>
      <w:r w:rsidRPr="00D66A74">
        <w:rPr>
          <w:rFonts w:cstheme="minorHAnsi"/>
          <w:sz w:val="18"/>
          <w:szCs w:val="18"/>
        </w:rPr>
        <w:t xml:space="preserve"> perustuu tietojen täydellisyyteen ja opetussuunnitelmien/kurssin edustavuuteen alan koulutustoimintana.</w:t>
      </w:r>
      <w:r w:rsidR="003A1B15" w:rsidRPr="00D66A74">
        <w:br w:type="page"/>
      </w:r>
    </w:p>
    <w:p w14:paraId="1FF7DB82" w14:textId="6CDFD4C7" w:rsidR="00DE6BBD" w:rsidRPr="00725D97" w:rsidRDefault="00F86196">
      <w:pPr>
        <w:spacing w:before="0" w:after="200"/>
        <w:sectPr w:rsidR="00DE6BBD" w:rsidRPr="00725D97" w:rsidSect="00DE6BBD">
          <w:headerReference w:type="default" r:id="rId15"/>
          <w:footerReference w:type="default" r:id="rId16"/>
          <w:headerReference w:type="first" r:id="rId17"/>
          <w:footerReference w:type="first" r:id="rId18"/>
          <w:footnotePr>
            <w:numFmt w:val="chicago"/>
          </w:footnotePr>
          <w:type w:val="continuous"/>
          <w:pgSz w:w="11900" w:h="16837"/>
          <w:pgMar w:top="720" w:right="985" w:bottom="567" w:left="1134" w:header="675" w:footer="772" w:gutter="0"/>
          <w:pgNumType w:start="1"/>
          <w:cols w:space="720"/>
          <w:titlePg/>
          <w:docGrid w:linePitch="360"/>
        </w:sectPr>
      </w:pPr>
      <w:r w:rsidRPr="00725D97"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34AB3071" wp14:editId="730890B1">
            <wp:simplePos x="0" y="0"/>
            <wp:positionH relativeFrom="column">
              <wp:posOffset>-339725</wp:posOffset>
            </wp:positionH>
            <wp:positionV relativeFrom="paragraph">
              <wp:posOffset>1270</wp:posOffset>
            </wp:positionV>
            <wp:extent cx="7000240" cy="3721100"/>
            <wp:effectExtent l="0" t="0" r="0" b="0"/>
            <wp:wrapTight wrapText="bothSides">
              <wp:wrapPolygon edited="0">
                <wp:start x="0" y="0"/>
                <wp:lineTo x="0" y="21453"/>
                <wp:lineTo x="21514" y="21453"/>
                <wp:lineTo x="21514" y="0"/>
                <wp:lineTo x="0" y="0"/>
              </wp:wrapPolygon>
            </wp:wrapTight>
            <wp:docPr id="5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6 Curricula-Courses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" t="17771" r="25039"/>
                    <a:stretch/>
                  </pic:blipFill>
                  <pic:spPr bwMode="auto">
                    <a:xfrm>
                      <a:off x="0" y="0"/>
                      <a:ext cx="7000240" cy="372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D0A7AE" w14:textId="148F76EF" w:rsidR="00753BD1" w:rsidRPr="00725D97" w:rsidRDefault="00C1572F">
      <w:pPr>
        <w:spacing w:before="0" w:after="200"/>
        <w:rPr>
          <w:sz w:val="20"/>
          <w:szCs w:val="20"/>
        </w:rPr>
      </w:pPr>
      <w:r>
        <w:rPr>
          <w:b/>
          <w:bCs/>
          <w:sz w:val="20"/>
          <w:szCs w:val="20"/>
        </w:rPr>
        <w:t>Kuvio</w:t>
      </w:r>
      <w:r w:rsidR="00753BD1" w:rsidRPr="00725D97">
        <w:rPr>
          <w:b/>
          <w:bCs/>
          <w:sz w:val="20"/>
          <w:szCs w:val="20"/>
        </w:rPr>
        <w:t xml:space="preserve"> 4.</w:t>
      </w:r>
      <w:r w:rsidR="00753BD1" w:rsidRPr="00725D97">
        <w:rPr>
          <w:sz w:val="20"/>
          <w:szCs w:val="20"/>
        </w:rPr>
        <w:t xml:space="preserve"> </w:t>
      </w:r>
      <w:r w:rsidR="00190254" w:rsidRPr="00725D97">
        <w:rPr>
          <w:sz w:val="20"/>
          <w:szCs w:val="20"/>
        </w:rPr>
        <w:t xml:space="preserve"> Opetussuunnitelma/Kurssit tietokan</w:t>
      </w:r>
      <w:r w:rsidR="006C495E" w:rsidRPr="00725D97">
        <w:rPr>
          <w:sz w:val="20"/>
          <w:szCs w:val="20"/>
        </w:rPr>
        <w:t>ta</w:t>
      </w:r>
    </w:p>
    <w:p w14:paraId="6A27E6DF" w14:textId="08F759C7" w:rsidR="00753BD1" w:rsidRPr="00725D97" w:rsidRDefault="00753BD1">
      <w:pPr>
        <w:spacing w:before="0" w:after="200"/>
      </w:pPr>
    </w:p>
    <w:p w14:paraId="143BCD82" w14:textId="42DDF58F" w:rsidR="003A1B15" w:rsidRPr="00725D97" w:rsidRDefault="003A1B15">
      <w:pPr>
        <w:spacing w:before="0" w:after="200"/>
      </w:pPr>
    </w:p>
    <w:p w14:paraId="58224437" w14:textId="05055B2E" w:rsidR="003A1B15" w:rsidRPr="00725D97" w:rsidRDefault="003A1B15">
      <w:pPr>
        <w:spacing w:before="0" w:after="200"/>
      </w:pPr>
    </w:p>
    <w:p w14:paraId="3987B01B" w14:textId="057A47AC" w:rsidR="003A1B15" w:rsidRPr="00725D97" w:rsidRDefault="003A1B15">
      <w:pPr>
        <w:spacing w:before="0" w:after="200"/>
      </w:pPr>
    </w:p>
    <w:p w14:paraId="3F1C39CC" w14:textId="1AF21632" w:rsidR="003A1B15" w:rsidRPr="00725D97" w:rsidRDefault="003A1B15">
      <w:pPr>
        <w:spacing w:before="0" w:after="200"/>
      </w:pPr>
    </w:p>
    <w:p w14:paraId="544A3B8D" w14:textId="716A1A0A" w:rsidR="003A1B15" w:rsidRPr="00725D97" w:rsidRDefault="003A1B15">
      <w:pPr>
        <w:spacing w:before="0" w:after="200"/>
      </w:pPr>
    </w:p>
    <w:p w14:paraId="0E75F343" w14:textId="3A02EC6A" w:rsidR="003A1B15" w:rsidRPr="00725D97" w:rsidRDefault="003A1B15">
      <w:pPr>
        <w:spacing w:before="0" w:after="200"/>
      </w:pPr>
    </w:p>
    <w:p w14:paraId="1D3474D4" w14:textId="289163D0" w:rsidR="003A1B15" w:rsidRPr="00725D97" w:rsidRDefault="003A1B15">
      <w:pPr>
        <w:spacing w:before="0" w:after="200"/>
      </w:pPr>
    </w:p>
    <w:p w14:paraId="6CAEDF7A" w14:textId="0E9CB359" w:rsidR="003A1B15" w:rsidRPr="00725D97" w:rsidRDefault="003A1B15">
      <w:pPr>
        <w:spacing w:before="0" w:after="200"/>
      </w:pPr>
    </w:p>
    <w:p w14:paraId="2C99135B" w14:textId="490BEE89" w:rsidR="003A1B15" w:rsidRPr="00725D97" w:rsidRDefault="003A1B15">
      <w:pPr>
        <w:spacing w:before="0" w:after="200"/>
      </w:pPr>
    </w:p>
    <w:p w14:paraId="69CAEB3D" w14:textId="42C09B76" w:rsidR="003A1B15" w:rsidRPr="00725D97" w:rsidRDefault="003A1B15">
      <w:pPr>
        <w:spacing w:before="0" w:after="200"/>
      </w:pPr>
    </w:p>
    <w:p w14:paraId="7218DB4D" w14:textId="2BF5CF9E" w:rsidR="003A1B15" w:rsidRPr="00725D97" w:rsidRDefault="003A1B15">
      <w:pPr>
        <w:spacing w:before="0" w:after="200"/>
      </w:pPr>
      <w:r w:rsidRPr="00725D97">
        <w:br w:type="page"/>
      </w:r>
    </w:p>
    <w:p w14:paraId="19353168" w14:textId="549B77F5" w:rsidR="00571FA9" w:rsidRPr="00725D97" w:rsidRDefault="00571FA9" w:rsidP="00F86196">
      <w:pPr>
        <w:pStyle w:val="Otsikko3"/>
      </w:pPr>
      <w:bookmarkStart w:id="4" w:name="_Toc67042637"/>
      <w:r w:rsidRPr="00725D97">
        <w:lastRenderedPageBreak/>
        <w:t>N</w:t>
      </w:r>
      <w:r w:rsidR="006C495E" w:rsidRPr="00725D97">
        <w:t>r</w:t>
      </w:r>
      <w:r w:rsidRPr="00725D97">
        <w:t>o. 5.</w:t>
      </w:r>
      <w:r w:rsidR="00793ADB">
        <w:t xml:space="preserve"> Käytännöt ja Edunvalvonta</w:t>
      </w:r>
      <w:bookmarkEnd w:id="4"/>
    </w:p>
    <w:p w14:paraId="3A1FBF9D" w14:textId="2D2BE159" w:rsidR="006C495E" w:rsidRPr="00725D97" w:rsidRDefault="00A10F65" w:rsidP="00C1572F">
      <w:r>
        <w:t>Käytä</w:t>
      </w:r>
      <w:r w:rsidR="00793ADB">
        <w:t>nnöt</w:t>
      </w:r>
      <w:r>
        <w:t xml:space="preserve"> ja edunvalvonta</w:t>
      </w:r>
      <w:r w:rsidR="00571FA9" w:rsidRPr="00725D97">
        <w:t xml:space="preserve"> </w:t>
      </w:r>
      <w:r w:rsidR="00FF34EE">
        <w:t>-</w:t>
      </w:r>
      <w:r w:rsidR="006C495E" w:rsidRPr="00725D97">
        <w:t xml:space="preserve">tietokanta sisältää </w:t>
      </w:r>
      <w:r w:rsidR="00FF34EE">
        <w:t>ihmisiä</w:t>
      </w:r>
      <w:r w:rsidR="006C495E" w:rsidRPr="00725D97">
        <w:t xml:space="preserve"> ei</w:t>
      </w:r>
      <w:r w:rsidR="00C1572F">
        <w:t>kä</w:t>
      </w:r>
      <w:r w:rsidR="006C495E" w:rsidRPr="00725D97">
        <w:t xml:space="preserve"> instituutioita</w:t>
      </w:r>
      <w:r w:rsidR="00793ADB">
        <w:t>. K</w:t>
      </w:r>
      <w:r w:rsidR="006C495E" w:rsidRPr="00725D97">
        <w:t>onkreettisesti päättäj</w:t>
      </w:r>
      <w:r>
        <w:t xml:space="preserve">iä </w:t>
      </w:r>
      <w:r w:rsidR="006C495E" w:rsidRPr="00725D97">
        <w:t>eri tasoilta</w:t>
      </w:r>
      <w:r w:rsidR="000576A1">
        <w:t>,</w:t>
      </w:r>
      <w:r w:rsidR="006C495E" w:rsidRPr="00725D97">
        <w:t xml:space="preserve"> paikallisista eurooppalaisiin ja kansainvälisiin. Hakukenttinä ovat “aihe”, “maa” tai hakusanat</w:t>
      </w:r>
      <w:r w:rsidR="00C1572F">
        <w:t>.</w:t>
      </w:r>
    </w:p>
    <w:p w14:paraId="489C1732" w14:textId="1E31EE1E" w:rsidR="00571FA9" w:rsidRPr="00725D97" w:rsidRDefault="006C495E" w:rsidP="00571FA9">
      <w:pPr>
        <w:spacing w:before="0"/>
        <w:ind w:firstLine="284"/>
        <w:jc w:val="both"/>
      </w:pPr>
      <w:r w:rsidRPr="00725D97">
        <w:t>Kustakin tietueesta annetaan seuraavat tiedot:</w:t>
      </w:r>
    </w:p>
    <w:p w14:paraId="2732C0A4" w14:textId="7C88C704" w:rsidR="00571FA9" w:rsidRPr="00725D97" w:rsidRDefault="006C495E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Etu- ja sukunimi</w:t>
      </w:r>
    </w:p>
    <w:p w14:paraId="6115277F" w14:textId="08E2E4E3" w:rsidR="00571FA9" w:rsidRPr="00725D97" w:rsidRDefault="005A477F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 xml:space="preserve">Maa </w:t>
      </w:r>
      <w:r w:rsidR="00571FA9" w:rsidRPr="00725D97">
        <w:t>(</w:t>
      </w:r>
      <w:r w:rsidRPr="00725D97">
        <w:t xml:space="preserve">Euroopan tasolla sovelletaan “EU”-luokkaa) </w:t>
      </w:r>
    </w:p>
    <w:p w14:paraId="03991DC4" w14:textId="1EED8C45" w:rsidR="00571FA9" w:rsidRPr="00725D97" w:rsidRDefault="005A477F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Sidosryhmätyyppi</w:t>
      </w:r>
      <w:r w:rsidR="00571FA9" w:rsidRPr="00725D97">
        <w:t xml:space="preserve"> (</w:t>
      </w:r>
      <w:r w:rsidRPr="00725D97">
        <w:t xml:space="preserve">samat luokat kuin kohdassa </w:t>
      </w:r>
      <w:r w:rsidR="00571FA9" w:rsidRPr="00725D97">
        <w:t xml:space="preserve">“1. </w:t>
      </w:r>
      <w:r w:rsidRPr="00725D97">
        <w:t>Organisaatiot/Sidosryhmät</w:t>
      </w:r>
      <w:r w:rsidR="00571FA9" w:rsidRPr="00725D97">
        <w:t>”)</w:t>
      </w:r>
    </w:p>
    <w:p w14:paraId="24178786" w14:textId="42CF10F5" w:rsidR="00571FA9" w:rsidRPr="00725D97" w:rsidRDefault="00571FA9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EU</w:t>
      </w:r>
      <w:r w:rsidR="005A477F" w:rsidRPr="00725D97">
        <w:t xml:space="preserve">-taso </w:t>
      </w:r>
    </w:p>
    <w:p w14:paraId="35B6F6AC" w14:textId="356BEFD7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Poliittinen ryhmä</w:t>
      </w:r>
      <w:r w:rsidR="00571FA9" w:rsidRPr="00725D97">
        <w:t xml:space="preserve"> (</w:t>
      </w:r>
      <w:r w:rsidRPr="00725D97">
        <w:t>tässä lopulta ilmoitetaan sidosryhmän yhteyshenkilön poliittinen puolue, jos se koetaan tarpeelliseksi esimerkiksi parlamenttien jäsenille.</w:t>
      </w:r>
      <w:r w:rsidR="00C1572F">
        <w:t>)</w:t>
      </w:r>
      <w:r w:rsidRPr="00725D97">
        <w:t xml:space="preserve"> </w:t>
      </w:r>
    </w:p>
    <w:p w14:paraId="4721F9E7" w14:textId="26AFB17B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Sidosryhmän maantieteellinen merkitys</w:t>
      </w:r>
      <w:r w:rsidR="00571FA9" w:rsidRPr="00725D97">
        <w:t xml:space="preserve"> (</w:t>
      </w:r>
      <w:r w:rsidRPr="00725D97">
        <w:t>paikallinen</w:t>
      </w:r>
      <w:r w:rsidR="00571FA9" w:rsidRPr="00725D97">
        <w:t>/</w:t>
      </w:r>
      <w:r w:rsidRPr="00725D97">
        <w:t>alueellinen</w:t>
      </w:r>
      <w:r w:rsidR="00571FA9" w:rsidRPr="00725D97">
        <w:t>/</w:t>
      </w:r>
      <w:r w:rsidRPr="00725D97">
        <w:t>kansallinen</w:t>
      </w:r>
      <w:r w:rsidR="00571FA9" w:rsidRPr="00725D97">
        <w:t>/</w:t>
      </w:r>
      <w:r w:rsidRPr="00725D97">
        <w:t>kansainvälinen</w:t>
      </w:r>
      <w:r w:rsidR="00571FA9" w:rsidRPr="00725D97">
        <w:t>/EU)</w:t>
      </w:r>
    </w:p>
    <w:p w14:paraId="7D7CEF73" w14:textId="5FEAB40A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 xml:space="preserve">Aiheet </w:t>
      </w:r>
      <w:r w:rsidR="00571FA9" w:rsidRPr="00725D97">
        <w:t>(Bio</w:t>
      </w:r>
      <w:r w:rsidRPr="00725D97">
        <w:t>talous</w:t>
      </w:r>
      <w:r w:rsidR="00571FA9" w:rsidRPr="00725D97">
        <w:t xml:space="preserve">, </w:t>
      </w:r>
      <w:r w:rsidRPr="00725D97">
        <w:t>Liiketoiminta</w:t>
      </w:r>
      <w:r w:rsidR="00571FA9" w:rsidRPr="00725D97">
        <w:t xml:space="preserve">, </w:t>
      </w:r>
      <w:r w:rsidRPr="00725D97">
        <w:t>Digitalisaatio</w:t>
      </w:r>
      <w:r w:rsidR="00571FA9" w:rsidRPr="00725D97">
        <w:t xml:space="preserve">, </w:t>
      </w:r>
      <w:r w:rsidRPr="00725D97">
        <w:t>Yrittäjyys</w:t>
      </w:r>
      <w:r w:rsidR="00571FA9" w:rsidRPr="00725D97">
        <w:t xml:space="preserve">, </w:t>
      </w:r>
      <w:r w:rsidRPr="00725D97">
        <w:t>Pehmeät taidot</w:t>
      </w:r>
      <w:r w:rsidR="00571FA9" w:rsidRPr="00725D97">
        <w:t xml:space="preserve">, </w:t>
      </w:r>
      <w:r w:rsidRPr="00725D97">
        <w:t>Kestäväkehitys</w:t>
      </w:r>
      <w:r w:rsidR="00571FA9" w:rsidRPr="00725D97">
        <w:t>)</w:t>
      </w:r>
    </w:p>
    <w:p w14:paraId="3CFB1B7E" w14:textId="4A09D97F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Sähköpostiosoite</w:t>
      </w:r>
    </w:p>
    <w:p w14:paraId="085A8F69" w14:textId="6E794D12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Tehtävä</w:t>
      </w:r>
    </w:p>
    <w:p w14:paraId="153C726F" w14:textId="64A808D1" w:rsidR="00571FA9" w:rsidRPr="00725D97" w:rsidRDefault="00E5354C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Aloitteisiin osallistuminen</w:t>
      </w:r>
      <w:r w:rsidR="00571FA9" w:rsidRPr="00725D97">
        <w:t xml:space="preserve"> (</w:t>
      </w:r>
      <w:r w:rsidR="008E620E" w:rsidRPr="00725D97">
        <w:t>jos sidosryhmä on jo osallistunut johonkin kumppaniorganisaatioiden tekemiin aloitteisiin. Esimerkiksi edelliseen LLLP-toimintaan osallistunut parlamentin jäsen</w:t>
      </w:r>
      <w:r w:rsidR="00571FA9" w:rsidRPr="00725D97">
        <w:t>)</w:t>
      </w:r>
    </w:p>
    <w:p w14:paraId="4AFEC425" w14:textId="116AAE75" w:rsidR="00571FA9" w:rsidRPr="00725D97" w:rsidRDefault="008E620E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Mm. Valiokunnat (ilmoitetaan, onko sidosryhmien yhteyshenkilö mukana yhdessä tai useammassa)</w:t>
      </w:r>
    </w:p>
    <w:p w14:paraId="2AB7A5A5" w14:textId="44B3878F" w:rsidR="00571FA9" w:rsidRPr="00725D97" w:rsidRDefault="008E620E" w:rsidP="003107FD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>Kommentit</w:t>
      </w:r>
    </w:p>
    <w:p w14:paraId="2E53E991" w14:textId="524DD852" w:rsidR="00753BD1" w:rsidRPr="00725D97" w:rsidRDefault="00571FA9" w:rsidP="00571FA9">
      <w:pPr>
        <w:pStyle w:val="Luettelokappale"/>
        <w:numPr>
          <w:ilvl w:val="0"/>
          <w:numId w:val="5"/>
        </w:numPr>
        <w:spacing w:before="0"/>
        <w:ind w:left="709"/>
        <w:jc w:val="both"/>
      </w:pPr>
      <w:r w:rsidRPr="00725D97">
        <w:t xml:space="preserve">GDPR </w:t>
      </w:r>
    </w:p>
    <w:p w14:paraId="4AA66E20" w14:textId="0F709BB5" w:rsidR="0079686E" w:rsidRDefault="0079686E">
      <w:pPr>
        <w:spacing w:before="0" w:after="200"/>
      </w:pPr>
      <w:r>
        <w:br w:type="page"/>
      </w:r>
    </w:p>
    <w:p w14:paraId="6E122107" w14:textId="77777777" w:rsidR="00753BD1" w:rsidRPr="00725D97" w:rsidRDefault="00753BD1" w:rsidP="00571FA9">
      <w:pPr>
        <w:spacing w:before="0"/>
        <w:jc w:val="both"/>
      </w:pPr>
    </w:p>
    <w:p w14:paraId="720B2B76" w14:textId="77777777" w:rsidR="00571FA9" w:rsidRPr="00725D97" w:rsidRDefault="00571FA9" w:rsidP="00571FA9">
      <w:pPr>
        <w:spacing w:before="0"/>
        <w:jc w:val="both"/>
      </w:pPr>
      <w:r w:rsidRPr="00725D97">
        <w:rPr>
          <w:noProof/>
        </w:rPr>
        <w:drawing>
          <wp:inline distT="0" distB="0" distL="0" distR="0" wp14:anchorId="073E984B" wp14:editId="07652F18">
            <wp:extent cx="6116320" cy="2946400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 Policy and advocacy 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F3A5D" w14:textId="6DDBAF3E" w:rsidR="00571FA9" w:rsidRPr="00725D97" w:rsidRDefault="00571FA9" w:rsidP="00571FA9">
      <w:pPr>
        <w:spacing w:before="0"/>
        <w:jc w:val="both"/>
      </w:pPr>
      <w:r w:rsidRPr="00725D97">
        <w:rPr>
          <w:noProof/>
        </w:rPr>
        <w:drawing>
          <wp:inline distT="0" distB="0" distL="0" distR="0" wp14:anchorId="4FCC67E3" wp14:editId="6FBA43D5">
            <wp:extent cx="6116320" cy="2945130"/>
            <wp:effectExtent l="0" t="0" r="508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4 Policy and advocacy 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ED3C3" w14:textId="0A06E0F9" w:rsidR="00753BD1" w:rsidRPr="00725D97" w:rsidRDefault="005B30E1" w:rsidP="00571FA9">
      <w:pPr>
        <w:spacing w:before="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Kuvio</w:t>
      </w:r>
      <w:r w:rsidR="00753BD1" w:rsidRPr="00725D97">
        <w:rPr>
          <w:b/>
          <w:bCs/>
          <w:sz w:val="20"/>
          <w:szCs w:val="20"/>
        </w:rPr>
        <w:t xml:space="preserve"> 5.</w:t>
      </w:r>
      <w:r w:rsidR="00753BD1" w:rsidRPr="00725D97">
        <w:rPr>
          <w:sz w:val="20"/>
          <w:szCs w:val="20"/>
        </w:rPr>
        <w:t xml:space="preserve"> </w:t>
      </w:r>
      <w:r w:rsidR="0098532A" w:rsidRPr="00725D97">
        <w:rPr>
          <w:sz w:val="20"/>
          <w:szCs w:val="20"/>
        </w:rPr>
        <w:t xml:space="preserve">Menettelytapa tietojen lataamiseksi </w:t>
      </w:r>
      <w:r w:rsidR="00C462B5">
        <w:rPr>
          <w:sz w:val="20"/>
          <w:szCs w:val="20"/>
        </w:rPr>
        <w:t>K</w:t>
      </w:r>
      <w:r w:rsidR="00A10F65">
        <w:rPr>
          <w:sz w:val="20"/>
          <w:szCs w:val="20"/>
        </w:rPr>
        <w:t xml:space="preserve">äytännöt ja </w:t>
      </w:r>
      <w:r w:rsidR="00C462B5">
        <w:rPr>
          <w:sz w:val="20"/>
          <w:szCs w:val="20"/>
        </w:rPr>
        <w:t>E</w:t>
      </w:r>
      <w:r w:rsidR="00A10F65">
        <w:rPr>
          <w:sz w:val="20"/>
          <w:szCs w:val="20"/>
        </w:rPr>
        <w:t>dunvalvonta</w:t>
      </w:r>
      <w:r w:rsidR="0098532A" w:rsidRPr="00725D97">
        <w:rPr>
          <w:sz w:val="20"/>
          <w:szCs w:val="20"/>
        </w:rPr>
        <w:t xml:space="preserve"> </w:t>
      </w:r>
      <w:r w:rsidR="00A10F65">
        <w:rPr>
          <w:sz w:val="20"/>
          <w:szCs w:val="20"/>
        </w:rPr>
        <w:t>-</w:t>
      </w:r>
      <w:r w:rsidR="0098532A" w:rsidRPr="00725D97">
        <w:rPr>
          <w:sz w:val="20"/>
          <w:szCs w:val="20"/>
        </w:rPr>
        <w:t>tietokantaan</w:t>
      </w:r>
    </w:p>
    <w:p w14:paraId="2AB9B233" w14:textId="30F6090C" w:rsidR="00753BD1" w:rsidRPr="00725D97" w:rsidRDefault="00753BD1" w:rsidP="00571FA9">
      <w:pPr>
        <w:spacing w:before="0"/>
        <w:jc w:val="both"/>
      </w:pPr>
    </w:p>
    <w:p w14:paraId="69C5E5E0" w14:textId="77777777" w:rsidR="00753BD1" w:rsidRPr="00725D97" w:rsidRDefault="00753BD1" w:rsidP="00571FA9">
      <w:pPr>
        <w:spacing w:before="0"/>
        <w:jc w:val="both"/>
      </w:pPr>
    </w:p>
    <w:p w14:paraId="483B816B" w14:textId="03E310E9" w:rsidR="00571FA9" w:rsidRPr="00725D97" w:rsidRDefault="00571FA9" w:rsidP="00571FA9">
      <w:pPr>
        <w:spacing w:before="0" w:after="200"/>
        <w:rPr>
          <w:rFonts w:asciiTheme="majorHAnsi" w:hAnsiTheme="majorHAnsi" w:cstheme="majorHAnsi"/>
          <w:b/>
          <w:color w:val="2E74B5" w:themeColor="accent1" w:themeShade="BF"/>
        </w:rPr>
      </w:pPr>
      <w:r w:rsidRPr="00725D97">
        <w:rPr>
          <w:rFonts w:asciiTheme="majorHAnsi" w:hAnsiTheme="majorHAnsi" w:cstheme="majorHAnsi"/>
          <w:b/>
          <w:color w:val="2E74B5" w:themeColor="accent1" w:themeShade="BF"/>
        </w:rPr>
        <w:br w:type="page"/>
      </w:r>
    </w:p>
    <w:p w14:paraId="2DE0B359" w14:textId="78D6C10D" w:rsidR="00571FA9" w:rsidRPr="00725D97" w:rsidRDefault="0098532A" w:rsidP="00450E32">
      <w:pPr>
        <w:pStyle w:val="Otsikko1"/>
      </w:pPr>
      <w:bookmarkStart w:id="5" w:name="_Toc67042638"/>
      <w:r w:rsidRPr="00725D97">
        <w:lastRenderedPageBreak/>
        <w:t>Sidosryhmien/kohderyhmien luokittelu</w:t>
      </w:r>
      <w:bookmarkEnd w:id="5"/>
    </w:p>
    <w:p w14:paraId="204D3021" w14:textId="3A67F651" w:rsidR="00571FA9" w:rsidRPr="00725D97" w:rsidRDefault="0098532A" w:rsidP="00725D97">
      <w:pPr>
        <w:spacing w:before="0"/>
        <w:jc w:val="both"/>
      </w:pPr>
      <w:r w:rsidRPr="00725D97">
        <w:t>Hanke-ehdotukse</w:t>
      </w:r>
      <w:r w:rsidR="009B01BF" w:rsidRPr="00725D97">
        <w:t>ssa olevan</w:t>
      </w:r>
      <w:r w:rsidRPr="00725D97">
        <w:t xml:space="preserve"> </w:t>
      </w:r>
      <w:r w:rsidR="009B01BF" w:rsidRPr="00725D97">
        <w:t>kuvauksen</w:t>
      </w:r>
      <w:r w:rsidRPr="00725D97">
        <w:t xml:space="preserve"> mukaan </w:t>
      </w:r>
      <w:r w:rsidR="00571FA9" w:rsidRPr="00725D97">
        <w:t xml:space="preserve">FIELDS </w:t>
      </w:r>
      <w:r w:rsidR="009B01BF" w:rsidRPr="00725D97">
        <w:t>tunnistaa</w:t>
      </w:r>
      <w:r w:rsidRPr="00725D97">
        <w:t xml:space="preserve"> useita kohderyhmiä luokittelemalla </w:t>
      </w:r>
      <w:r w:rsidR="00196D0D" w:rsidRPr="00725D97">
        <w:t>ne</w:t>
      </w:r>
      <w:r w:rsidRPr="00725D97">
        <w:t xml:space="preserve"> </w:t>
      </w:r>
      <w:r w:rsidR="00341002" w:rsidRPr="00725D97">
        <w:t>hyö</w:t>
      </w:r>
      <w:r w:rsidR="009B01BF" w:rsidRPr="00725D97">
        <w:t>tysuhteen</w:t>
      </w:r>
      <w:r w:rsidRPr="00725D97">
        <w:t xml:space="preserve"> mukaan. </w:t>
      </w:r>
    </w:p>
    <w:p w14:paraId="4C3C30D0" w14:textId="30C53E9A" w:rsidR="00571FA9" w:rsidRPr="00725D97" w:rsidRDefault="00196D0D" w:rsidP="003107FD">
      <w:pPr>
        <w:pStyle w:val="Luettelokappale"/>
        <w:numPr>
          <w:ilvl w:val="0"/>
          <w:numId w:val="7"/>
        </w:numPr>
        <w:spacing w:before="0"/>
        <w:jc w:val="both"/>
      </w:pPr>
      <w:r w:rsidRPr="00725D97">
        <w:t xml:space="preserve">Ensimmäiset ovat niitä, jotka hyötyvät </w:t>
      </w:r>
      <w:proofErr w:type="spellStart"/>
      <w:r w:rsidRPr="00725D97">
        <w:t>FIEDL</w:t>
      </w:r>
      <w:r w:rsidR="00C462B5">
        <w:t>S</w:t>
      </w:r>
      <w:r w:rsidRPr="00725D97">
        <w:t>issä</w:t>
      </w:r>
      <w:proofErr w:type="spellEnd"/>
      <w:r w:rsidRPr="00725D97">
        <w:t xml:space="preserve"> suunnitellusta strategiasta;</w:t>
      </w:r>
    </w:p>
    <w:p w14:paraId="3C2978B3" w14:textId="6AE528AB" w:rsidR="00571FA9" w:rsidRPr="00725D97" w:rsidRDefault="00196D0D" w:rsidP="003107FD">
      <w:pPr>
        <w:pStyle w:val="Luettelokappale"/>
        <w:numPr>
          <w:ilvl w:val="0"/>
          <w:numId w:val="7"/>
        </w:numPr>
        <w:spacing w:before="0"/>
        <w:jc w:val="both"/>
      </w:pPr>
      <w:r w:rsidRPr="00725D97">
        <w:t>Toiset ovat niitä, jotka hyötyvät hankkeen puitteissa tarjotusta koulutuksesta</w:t>
      </w:r>
      <w:r w:rsidR="00571FA9" w:rsidRPr="00725D97">
        <w:t>;</w:t>
      </w:r>
    </w:p>
    <w:p w14:paraId="1E083C67" w14:textId="4F7FECAA" w:rsidR="00571FA9" w:rsidRPr="00725D97" w:rsidRDefault="00196D0D" w:rsidP="003107FD">
      <w:pPr>
        <w:pStyle w:val="Luettelokappale"/>
        <w:numPr>
          <w:ilvl w:val="0"/>
          <w:numId w:val="7"/>
        </w:numPr>
        <w:spacing w:before="0"/>
        <w:jc w:val="both"/>
      </w:pPr>
      <w:r w:rsidRPr="00725D97">
        <w:t>Kolmannet hyötyvä</w:t>
      </w:r>
      <w:r w:rsidR="002C3118" w:rsidRPr="00725D97">
        <w:t xml:space="preserve">t </w:t>
      </w:r>
      <w:r w:rsidRPr="00725D97">
        <w:t>hankkeen tuloksista välillisesti</w:t>
      </w:r>
      <w:r w:rsidR="002C3118" w:rsidRPr="00725D97">
        <w:t>.</w:t>
      </w:r>
      <w:r w:rsidRPr="00725D97">
        <w:t xml:space="preserve"> </w:t>
      </w:r>
      <w:r w:rsidR="002C3118" w:rsidRPr="00725D97">
        <w:t>Ulkoisten sidosryhm</w:t>
      </w:r>
      <w:r w:rsidR="00341002" w:rsidRPr="00725D97">
        <w:t xml:space="preserve">ien </w:t>
      </w:r>
      <w:r w:rsidR="007B5450" w:rsidRPr="00725D97">
        <w:t xml:space="preserve">toteuttaman </w:t>
      </w:r>
      <w:r w:rsidR="002C3118" w:rsidRPr="00725D97">
        <w:t>strategian ja hankkeen tuotosten (opetussuunnitelmat, moduulit ja metodologia) kautta</w:t>
      </w:r>
      <w:r w:rsidR="00341002" w:rsidRPr="00725D97">
        <w:t>.</w:t>
      </w:r>
    </w:p>
    <w:p w14:paraId="3D01F8EF" w14:textId="72C91CEA" w:rsidR="00571FA9" w:rsidRPr="00725D97" w:rsidRDefault="00571FA9" w:rsidP="00571FA9">
      <w:pPr>
        <w:spacing w:before="0"/>
        <w:ind w:firstLine="284"/>
        <w:jc w:val="both"/>
      </w:pPr>
      <w:r w:rsidRPr="00725D97">
        <w:sym w:font="Symbol" w:char="F0AE"/>
      </w:r>
      <w:r w:rsidRPr="00725D97">
        <w:t xml:space="preserve"> </w:t>
      </w:r>
      <w:r w:rsidR="00341002" w:rsidRPr="00725D97">
        <w:t>Ammatillisen koulutuksen tarjoajat, kouluttajat, korkeakoulut, laitokset, päät</w:t>
      </w:r>
      <w:r w:rsidR="00547A92">
        <w:t>täjät</w:t>
      </w:r>
      <w:r w:rsidR="00341002" w:rsidRPr="00725D97">
        <w:t xml:space="preserve">, säätelyelimet, </w:t>
      </w:r>
      <w:r w:rsidR="007B5450" w:rsidRPr="00725D97">
        <w:t xml:space="preserve">ja </w:t>
      </w:r>
      <w:r w:rsidR="00341002" w:rsidRPr="00725D97">
        <w:t>ministeriöt tavoitetaan suoraan ja saa</w:t>
      </w:r>
      <w:r w:rsidR="00D80A9B" w:rsidRPr="00725D97">
        <w:t>daan</w:t>
      </w:r>
      <w:r w:rsidR="00341002" w:rsidRPr="00725D97">
        <w:t xml:space="preserve"> hyötyä alakohtaisen osaamisstrategian </w:t>
      </w:r>
      <w:r w:rsidR="00D80A9B" w:rsidRPr="00725D97">
        <w:t xml:space="preserve">käytön </w:t>
      </w:r>
      <w:r w:rsidR="00341002" w:rsidRPr="00725D97">
        <w:t xml:space="preserve">kautta. </w:t>
      </w:r>
    </w:p>
    <w:p w14:paraId="186E9D07" w14:textId="7E1B7E14" w:rsidR="00571FA9" w:rsidRPr="00725D97" w:rsidRDefault="00571FA9" w:rsidP="0095652D">
      <w:r w:rsidRPr="00725D97">
        <w:sym w:font="Symbol" w:char="F0AE"/>
      </w:r>
      <w:r w:rsidR="007B5450" w:rsidRPr="00725D97">
        <w:t>V</w:t>
      </w:r>
      <w:r w:rsidR="00D80A9B" w:rsidRPr="00725D97">
        <w:t xml:space="preserve">iljelijät, </w:t>
      </w:r>
      <w:r w:rsidR="007B5450" w:rsidRPr="00725D97">
        <w:t>v</w:t>
      </w:r>
      <w:r w:rsidR="00D80A9B" w:rsidRPr="00725D97">
        <w:t>iljelijöiden</w:t>
      </w:r>
      <w:r w:rsidR="0095652D">
        <w:t xml:space="preserve"> </w:t>
      </w:r>
      <w:r w:rsidR="003E3AD4">
        <w:t>neuvojat</w:t>
      </w:r>
      <w:r w:rsidR="00D80A9B" w:rsidRPr="00725D97">
        <w:t>, metsänhoitajat, viljelijät ja neuvonantajien edustajat, opiskelijat</w:t>
      </w:r>
      <w:r w:rsidRPr="00725D97">
        <w:t xml:space="preserve">, </w:t>
      </w:r>
      <w:r w:rsidR="00D80A9B" w:rsidRPr="00725D97">
        <w:t>op</w:t>
      </w:r>
      <w:r w:rsidR="0095652D">
        <w:t>i</w:t>
      </w:r>
      <w:r w:rsidR="00D80A9B" w:rsidRPr="00725D97">
        <w:t>skelijajärjestöt, teollisuus ja teollisuuden edustajat tavoitetaan epäsuorasti laajamittaise</w:t>
      </w:r>
      <w:r w:rsidR="007B5450" w:rsidRPr="00725D97">
        <w:t>n</w:t>
      </w:r>
      <w:r w:rsidR="00D80A9B" w:rsidRPr="00725D97">
        <w:t xml:space="preserve"> strategian toteuttamisen kautta</w:t>
      </w:r>
      <w:r w:rsidR="007B5450" w:rsidRPr="00725D97">
        <w:t xml:space="preserve">. Suoraan nämä ryhmät tavoitetaan </w:t>
      </w:r>
      <w:r w:rsidR="00D80A9B" w:rsidRPr="00725D97">
        <w:t>hank</w:t>
      </w:r>
      <w:r w:rsidR="0095652D">
        <w:t>e</w:t>
      </w:r>
      <w:r w:rsidR="00D80A9B" w:rsidRPr="00725D97">
        <w:t>mittakaavassa</w:t>
      </w:r>
      <w:r w:rsidR="00725D97" w:rsidRPr="00725D97">
        <w:t xml:space="preserve"> (</w:t>
      </w:r>
      <w:r w:rsidR="00D80A9B" w:rsidRPr="00725D97">
        <w:t>pilotti</w:t>
      </w:r>
      <w:r w:rsidR="007B5450" w:rsidRPr="00725D97">
        <w:t xml:space="preserve"> </w:t>
      </w:r>
      <w:r w:rsidR="00D80A9B" w:rsidRPr="00725D97">
        <w:t>maa</w:t>
      </w:r>
      <w:r w:rsidR="00725D97" w:rsidRPr="00725D97">
        <w:t>t)</w:t>
      </w:r>
      <w:r w:rsidR="00D80A9B" w:rsidRPr="00725D97">
        <w:t xml:space="preserve"> tehtyjen koulutusten kautta. </w:t>
      </w:r>
    </w:p>
    <w:p w14:paraId="668AC93E" w14:textId="483ED196" w:rsidR="00571FA9" w:rsidRPr="00725D97" w:rsidRDefault="00D80A9B" w:rsidP="00725D97">
      <w:pPr>
        <w:spacing w:before="0"/>
        <w:jc w:val="both"/>
      </w:pPr>
      <w:r w:rsidRPr="00725D97">
        <w:t>Sidosryhmien/kohderyhmien saavutettavuus on avainasemassa niiden luokittelussa</w:t>
      </w:r>
      <w:r w:rsidR="00571FA9" w:rsidRPr="00725D97">
        <w:t xml:space="preserve">. </w:t>
      </w:r>
      <w:r w:rsidRPr="00725D97">
        <w:t xml:space="preserve">Alkuperäinen strategia niiden saavuttamiseksi asetettiin Taulukon 1 mukaisesti: </w:t>
      </w:r>
    </w:p>
    <w:p w14:paraId="4A47484C" w14:textId="084CB3A6" w:rsidR="00753BD1" w:rsidRPr="00725D97" w:rsidRDefault="00753BD1" w:rsidP="00753BD1">
      <w:pPr>
        <w:spacing w:before="0" w:after="0"/>
        <w:ind w:firstLine="284"/>
        <w:jc w:val="both"/>
        <w:rPr>
          <w:sz w:val="20"/>
          <w:szCs w:val="20"/>
        </w:rPr>
      </w:pPr>
      <w:r w:rsidRPr="00725D97">
        <w:rPr>
          <w:b/>
          <w:bCs/>
          <w:sz w:val="20"/>
          <w:szCs w:val="20"/>
        </w:rPr>
        <w:t>T</w:t>
      </w:r>
      <w:r w:rsidR="0095652D">
        <w:rPr>
          <w:b/>
          <w:bCs/>
          <w:sz w:val="20"/>
          <w:szCs w:val="20"/>
        </w:rPr>
        <w:t>aulukko</w:t>
      </w:r>
      <w:r w:rsidRPr="00725D97">
        <w:rPr>
          <w:b/>
          <w:bCs/>
          <w:sz w:val="20"/>
          <w:szCs w:val="20"/>
        </w:rPr>
        <w:t xml:space="preserve"> 1.</w:t>
      </w:r>
      <w:r w:rsidRPr="00725D97">
        <w:rPr>
          <w:sz w:val="20"/>
          <w:szCs w:val="20"/>
        </w:rPr>
        <w:t xml:space="preserve"> </w:t>
      </w:r>
      <w:r w:rsidR="00B11F41" w:rsidRPr="00725D97">
        <w:rPr>
          <w:sz w:val="20"/>
          <w:szCs w:val="20"/>
        </w:rPr>
        <w:t>Sidosryhmien /kohderyhmien luokittelu ja alkuperäinen strategia niiden saavuttamiseksi</w:t>
      </w:r>
      <w:r w:rsidR="00B11F41" w:rsidRPr="00725D97" w:rsidDel="00B11F41">
        <w:rPr>
          <w:sz w:val="20"/>
          <w:szCs w:val="20"/>
        </w:rPr>
        <w:t xml:space="preserve"> </w:t>
      </w:r>
    </w:p>
    <w:tbl>
      <w:tblPr>
        <w:tblStyle w:val="TaulukkoRuudukko"/>
        <w:tblW w:w="0" w:type="auto"/>
        <w:tblLook w:val="04A0" w:firstRow="1" w:lastRow="0" w:firstColumn="1" w:lastColumn="0" w:noHBand="0" w:noVBand="1"/>
      </w:tblPr>
      <w:tblGrid>
        <w:gridCol w:w="1838"/>
        <w:gridCol w:w="7784"/>
      </w:tblGrid>
      <w:tr w:rsidR="00571FA9" w:rsidRPr="00725D97" w14:paraId="38F3014F" w14:textId="77777777" w:rsidTr="006C495E">
        <w:tc>
          <w:tcPr>
            <w:tcW w:w="1838" w:type="dxa"/>
            <w:shd w:val="clear" w:color="auto" w:fill="2E74B5" w:themeFill="accent1" w:themeFillShade="BF"/>
            <w:vAlign w:val="bottom"/>
          </w:tcPr>
          <w:p w14:paraId="75573619" w14:textId="135728B3" w:rsidR="00571FA9" w:rsidRPr="00725D97" w:rsidRDefault="002C37A8" w:rsidP="006C495E">
            <w:pPr>
              <w:spacing w:before="0"/>
              <w:jc w:val="center"/>
              <w:rPr>
                <w:b/>
                <w:color w:val="FFFFFF" w:themeColor="background1"/>
              </w:rPr>
            </w:pPr>
            <w:r w:rsidRPr="00725D97">
              <w:rPr>
                <w:b/>
                <w:color w:val="FFFFFF" w:themeColor="background1"/>
              </w:rPr>
              <w:t>K</w:t>
            </w:r>
          </w:p>
        </w:tc>
        <w:tc>
          <w:tcPr>
            <w:tcW w:w="7784" w:type="dxa"/>
            <w:shd w:val="clear" w:color="auto" w:fill="2E74B5" w:themeFill="accent1" w:themeFillShade="BF"/>
            <w:vAlign w:val="bottom"/>
          </w:tcPr>
          <w:p w14:paraId="2DC35079" w14:textId="11C11D58" w:rsidR="00571FA9" w:rsidRPr="00725D97" w:rsidRDefault="0000130B" w:rsidP="006C495E">
            <w:pPr>
              <w:spacing w:before="0"/>
              <w:jc w:val="center"/>
              <w:rPr>
                <w:b/>
                <w:color w:val="FFFFFF" w:themeColor="background1"/>
              </w:rPr>
            </w:pPr>
            <w:r w:rsidRPr="00725D97">
              <w:rPr>
                <w:b/>
                <w:color w:val="FFFFFF" w:themeColor="background1"/>
              </w:rPr>
              <w:t>Kuinka tavoit</w:t>
            </w:r>
            <w:r w:rsidR="00725D97" w:rsidRPr="00725D97">
              <w:rPr>
                <w:b/>
                <w:color w:val="FFFFFF" w:themeColor="background1"/>
              </w:rPr>
              <w:t>etaan</w:t>
            </w:r>
          </w:p>
        </w:tc>
      </w:tr>
      <w:tr w:rsidR="00571FA9" w:rsidRPr="00725D97" w14:paraId="4BC319F6" w14:textId="77777777" w:rsidTr="006C495E">
        <w:tc>
          <w:tcPr>
            <w:tcW w:w="1838" w:type="dxa"/>
          </w:tcPr>
          <w:p w14:paraId="5D85F4E3" w14:textId="388F62EE" w:rsidR="00571FA9" w:rsidRPr="00725D97" w:rsidRDefault="0000130B" w:rsidP="006C495E">
            <w:pPr>
              <w:spacing w:before="0"/>
              <w:jc w:val="both"/>
            </w:pPr>
            <w:r w:rsidRPr="00725D97">
              <w:t>Ammattikoulut ja ammatillisen koulutuksen tarjoajat</w:t>
            </w:r>
          </w:p>
        </w:tc>
        <w:tc>
          <w:tcPr>
            <w:tcW w:w="7784" w:type="dxa"/>
          </w:tcPr>
          <w:p w14:paraId="7710835A" w14:textId="11E7CB4A" w:rsidR="00571FA9" w:rsidRDefault="0000130B" w:rsidP="003107FD">
            <w:pPr>
              <w:pStyle w:val="Luettelokappale"/>
              <w:numPr>
                <w:ilvl w:val="0"/>
                <w:numId w:val="8"/>
              </w:numPr>
              <w:spacing w:before="0"/>
              <w:ind w:left="326"/>
              <w:jc w:val="both"/>
            </w:pPr>
            <w:r w:rsidRPr="00725D97">
              <w:t xml:space="preserve">Ovat </w:t>
            </w:r>
            <w:r w:rsidR="002516E8">
              <w:t>konsortion osana</w:t>
            </w:r>
            <w:r w:rsidR="00571FA9" w:rsidRPr="00725D97">
              <w:t>;</w:t>
            </w:r>
          </w:p>
          <w:p w14:paraId="097B0371" w14:textId="77EAF435" w:rsidR="00916E89" w:rsidRDefault="00916E89" w:rsidP="00916E89">
            <w:pPr>
              <w:pStyle w:val="Luettelokappale"/>
              <w:numPr>
                <w:ilvl w:val="0"/>
                <w:numId w:val="8"/>
              </w:numPr>
              <w:spacing w:before="0"/>
              <w:ind w:left="326"/>
              <w:jc w:val="both"/>
            </w:pPr>
            <w:r w:rsidRPr="00725D97">
              <w:t xml:space="preserve">Koulutuksen tarjoajan ja kumppaneiden kautta (esim. AERES, AP, LVA, INFOR, LLLP, </w:t>
            </w:r>
            <w:proofErr w:type="spellStart"/>
            <w:r w:rsidRPr="00725D97">
              <w:t>EfVET</w:t>
            </w:r>
            <w:proofErr w:type="spellEnd"/>
            <w:r w:rsidRPr="00725D97">
              <w:t>, ProAgria);</w:t>
            </w:r>
          </w:p>
          <w:p w14:paraId="480A3C96" w14:textId="771E44E7" w:rsidR="00571FA9" w:rsidRPr="00725D97" w:rsidRDefault="00916E89" w:rsidP="00A32FDC">
            <w:pPr>
              <w:pStyle w:val="Luettelokappale"/>
              <w:numPr>
                <w:ilvl w:val="0"/>
                <w:numId w:val="8"/>
              </w:numPr>
              <w:spacing w:before="0"/>
              <w:ind w:left="326"/>
              <w:jc w:val="both"/>
            </w:pPr>
            <w:r>
              <w:t xml:space="preserve">Sidosryhmäkartoituksen, kohderyhmien, kyselyn ja </w:t>
            </w:r>
            <w:r w:rsidR="00547A92">
              <w:t>levitys</w:t>
            </w:r>
            <w:r>
              <w:t>toimien kautta</w:t>
            </w:r>
          </w:p>
        </w:tc>
      </w:tr>
      <w:tr w:rsidR="00571FA9" w:rsidRPr="00725D97" w14:paraId="519118A6" w14:textId="77777777" w:rsidTr="006C495E">
        <w:tc>
          <w:tcPr>
            <w:tcW w:w="1838" w:type="dxa"/>
          </w:tcPr>
          <w:p w14:paraId="16C7D98C" w14:textId="4C8D97C9" w:rsidR="00571FA9" w:rsidRPr="00725D97" w:rsidRDefault="00396923" w:rsidP="006C495E">
            <w:pPr>
              <w:spacing w:before="0"/>
              <w:jc w:val="both"/>
            </w:pPr>
            <w:r w:rsidRPr="00725D97">
              <w:t>Korkeakoulut</w:t>
            </w:r>
          </w:p>
        </w:tc>
        <w:tc>
          <w:tcPr>
            <w:tcW w:w="7784" w:type="dxa"/>
          </w:tcPr>
          <w:p w14:paraId="0BF187E9" w14:textId="452A9673" w:rsidR="00571FA9" w:rsidRPr="00725D97" w:rsidRDefault="00396923" w:rsidP="00916E89">
            <w:pPr>
              <w:pStyle w:val="Luettelokappale"/>
              <w:numPr>
                <w:ilvl w:val="0"/>
                <w:numId w:val="9"/>
              </w:numPr>
              <w:spacing w:before="0"/>
              <w:jc w:val="both"/>
            </w:pPr>
            <w:r w:rsidRPr="00725D97">
              <w:t xml:space="preserve">Ovat </w:t>
            </w:r>
            <w:r w:rsidR="002516E8">
              <w:t>konsortion osana</w:t>
            </w:r>
            <w:r w:rsidR="00571FA9" w:rsidRPr="00725D97">
              <w:t>;</w:t>
            </w:r>
          </w:p>
          <w:p w14:paraId="4BF7A406" w14:textId="5F431B62" w:rsidR="00571FA9" w:rsidRDefault="00396923" w:rsidP="00916E89">
            <w:pPr>
              <w:pStyle w:val="Luettelokappale"/>
              <w:numPr>
                <w:ilvl w:val="0"/>
                <w:numId w:val="9"/>
              </w:numPr>
              <w:spacing w:before="0"/>
              <w:jc w:val="both"/>
              <w:rPr>
                <w:rFonts w:cstheme="minorHAnsi"/>
              </w:rPr>
            </w:pPr>
            <w:r w:rsidRPr="0095652D">
              <w:rPr>
                <w:rFonts w:cstheme="minorHAnsi"/>
              </w:rPr>
              <w:t>Kumppan</w:t>
            </w:r>
            <w:r w:rsidR="00725D97" w:rsidRPr="0095652D">
              <w:rPr>
                <w:rFonts w:cstheme="minorHAnsi"/>
              </w:rPr>
              <w:t>eide</w:t>
            </w:r>
            <w:r w:rsidRPr="0095652D">
              <w:rPr>
                <w:rFonts w:cstheme="minorHAnsi"/>
              </w:rPr>
              <w:t>n verkosto</w:t>
            </w:r>
            <w:r w:rsidR="00725D97" w:rsidRPr="0095652D">
              <w:rPr>
                <w:rFonts w:cstheme="minorHAnsi"/>
              </w:rPr>
              <w:t>je</w:t>
            </w:r>
            <w:r w:rsidRPr="0095652D">
              <w:rPr>
                <w:rFonts w:cstheme="minorHAnsi"/>
              </w:rPr>
              <w:t>n kautta (esim.</w:t>
            </w:r>
            <w:r w:rsidR="00571FA9" w:rsidRPr="0095652D">
              <w:rPr>
                <w:rFonts w:cstheme="minorHAnsi"/>
              </w:rPr>
              <w:t xml:space="preserve"> UNITO, WUR,</w:t>
            </w:r>
            <w:r w:rsidR="0095652D">
              <w:rPr>
                <w:rFonts w:cstheme="minorHAnsi"/>
              </w:rPr>
              <w:t xml:space="preserve"> </w:t>
            </w:r>
            <w:r w:rsidR="00571FA9" w:rsidRPr="0095652D">
              <w:rPr>
                <w:rFonts w:cstheme="minorHAnsi"/>
              </w:rPr>
              <w:t>ISEKI, UHOH, CERTH, UCLM, FJ-BLT);</w:t>
            </w:r>
          </w:p>
          <w:p w14:paraId="765C64BA" w14:textId="4F3B0194" w:rsidR="00571FA9" w:rsidRPr="00916E89" w:rsidRDefault="00916E89" w:rsidP="00916E89">
            <w:pPr>
              <w:pStyle w:val="Luettelokappale"/>
              <w:numPr>
                <w:ilvl w:val="0"/>
                <w:numId w:val="9"/>
              </w:numPr>
              <w:spacing w:before="0"/>
              <w:jc w:val="both"/>
            </w:pPr>
            <w:r>
              <w:t xml:space="preserve">Sidosryhmäkartoituksen, kohderyhmien, kyselyn ja </w:t>
            </w:r>
            <w:r w:rsidR="00547A92">
              <w:t>levitys</w:t>
            </w:r>
            <w:r>
              <w:t>toimien kautta</w:t>
            </w:r>
          </w:p>
        </w:tc>
      </w:tr>
      <w:tr w:rsidR="00571FA9" w:rsidRPr="00725D97" w14:paraId="335001F9" w14:textId="77777777" w:rsidTr="006C495E">
        <w:tc>
          <w:tcPr>
            <w:tcW w:w="1838" w:type="dxa"/>
          </w:tcPr>
          <w:p w14:paraId="466B737E" w14:textId="28672C21" w:rsidR="00571FA9" w:rsidRPr="00725D97" w:rsidRDefault="00396923" w:rsidP="006C495E">
            <w:pPr>
              <w:spacing w:before="0"/>
              <w:jc w:val="both"/>
            </w:pPr>
            <w:r w:rsidRPr="00725D97">
              <w:t>Päättäjät</w:t>
            </w:r>
            <w:r w:rsidR="00725D97" w:rsidRPr="00725D97">
              <w:t xml:space="preserve"> </w:t>
            </w:r>
          </w:p>
        </w:tc>
        <w:tc>
          <w:tcPr>
            <w:tcW w:w="7784" w:type="dxa"/>
          </w:tcPr>
          <w:p w14:paraId="233A84CA" w14:textId="0F221EC7" w:rsidR="00571FA9" w:rsidRPr="00725D97" w:rsidRDefault="00396923" w:rsidP="003107FD">
            <w:pPr>
              <w:pStyle w:val="Luettelokappale"/>
              <w:numPr>
                <w:ilvl w:val="0"/>
                <w:numId w:val="10"/>
              </w:numPr>
              <w:spacing w:before="0"/>
              <w:ind w:left="326"/>
              <w:jc w:val="both"/>
            </w:pPr>
            <w:r w:rsidRPr="00725D97">
              <w:t>Kattojärjestöjen ja kum</w:t>
            </w:r>
            <w:r w:rsidR="0095652D">
              <w:t>p</w:t>
            </w:r>
            <w:r w:rsidRPr="00725D97">
              <w:t>paneiden verkostojen kautta</w:t>
            </w:r>
            <w:r w:rsidR="00571FA9" w:rsidRPr="00725D97">
              <w:t xml:space="preserve"> (e</w:t>
            </w:r>
            <w:r w:rsidRPr="00725D97">
              <w:t>sim.</w:t>
            </w:r>
            <w:r w:rsidR="00571FA9" w:rsidRPr="00725D97">
              <w:t xml:space="preserve"> LLLP);</w:t>
            </w:r>
          </w:p>
          <w:p w14:paraId="1704EEF6" w14:textId="387E5288" w:rsidR="00571FA9" w:rsidRPr="00725D97" w:rsidRDefault="00396923" w:rsidP="003107FD">
            <w:pPr>
              <w:pStyle w:val="Luettelokappale"/>
              <w:numPr>
                <w:ilvl w:val="0"/>
                <w:numId w:val="10"/>
              </w:numPr>
              <w:spacing w:before="0"/>
              <w:ind w:left="326"/>
              <w:jc w:val="both"/>
            </w:pPr>
            <w:r w:rsidRPr="00725D97">
              <w:t>Sidosryhm</w:t>
            </w:r>
            <w:r w:rsidR="00C462B5">
              <w:t>äkartoituksen</w:t>
            </w:r>
            <w:r w:rsidRPr="00725D97">
              <w:t xml:space="preserve"> ja </w:t>
            </w:r>
            <w:r w:rsidR="00547A92">
              <w:t>levitys</w:t>
            </w:r>
            <w:r w:rsidRPr="00725D97">
              <w:t>toimien kautta</w:t>
            </w:r>
          </w:p>
        </w:tc>
      </w:tr>
      <w:tr w:rsidR="00571FA9" w:rsidRPr="00725D97" w14:paraId="4051EE0E" w14:textId="77777777" w:rsidTr="006C495E">
        <w:tc>
          <w:tcPr>
            <w:tcW w:w="1838" w:type="dxa"/>
          </w:tcPr>
          <w:p w14:paraId="1F68868D" w14:textId="5E32C61D" w:rsidR="00571FA9" w:rsidRPr="00725D97" w:rsidRDefault="00396923" w:rsidP="006C495E">
            <w:pPr>
              <w:spacing w:before="0"/>
              <w:jc w:val="both"/>
            </w:pPr>
            <w:r w:rsidRPr="00725D97">
              <w:t>Viljel</w:t>
            </w:r>
            <w:r w:rsidR="0095652D">
              <w:t>i</w:t>
            </w:r>
            <w:r w:rsidRPr="00725D97">
              <w:t>jät</w:t>
            </w:r>
          </w:p>
        </w:tc>
        <w:tc>
          <w:tcPr>
            <w:tcW w:w="7784" w:type="dxa"/>
          </w:tcPr>
          <w:p w14:paraId="07FE8194" w14:textId="529BA21F" w:rsidR="00571FA9" w:rsidRPr="00725D97" w:rsidRDefault="00571FA9" w:rsidP="00916E89">
            <w:pPr>
              <w:pStyle w:val="Luettelokappale"/>
              <w:numPr>
                <w:ilvl w:val="0"/>
                <w:numId w:val="17"/>
              </w:numPr>
              <w:spacing w:before="0"/>
              <w:jc w:val="both"/>
            </w:pPr>
            <w:r w:rsidRPr="00725D97">
              <w:t>WP4</w:t>
            </w:r>
            <w:r w:rsidR="00396923" w:rsidRPr="00725D97">
              <w:t>:n rekrytointiprosessin kautta</w:t>
            </w:r>
            <w:r w:rsidRPr="00725D97">
              <w:t>;</w:t>
            </w:r>
          </w:p>
          <w:p w14:paraId="49BDC0A4" w14:textId="607480C1" w:rsidR="00571FA9" w:rsidRPr="00916E89" w:rsidRDefault="00396923" w:rsidP="00916E89">
            <w:pPr>
              <w:pStyle w:val="Luettelokappale"/>
              <w:numPr>
                <w:ilvl w:val="0"/>
                <w:numId w:val="17"/>
              </w:numPr>
              <w:spacing w:before="0"/>
              <w:jc w:val="both"/>
              <w:rPr>
                <w:rFonts w:cstheme="minorHAnsi"/>
              </w:rPr>
            </w:pPr>
            <w:r w:rsidRPr="00916E89">
              <w:rPr>
                <w:rFonts w:cstheme="minorHAnsi"/>
              </w:rPr>
              <w:t>Kumppanien verkostojen kautta</w:t>
            </w:r>
            <w:r w:rsidR="00571FA9" w:rsidRPr="00916E89">
              <w:rPr>
                <w:rFonts w:cstheme="minorHAnsi"/>
              </w:rPr>
              <w:t xml:space="preserve"> (</w:t>
            </w:r>
            <w:r w:rsidRPr="00916E89">
              <w:rPr>
                <w:rFonts w:cstheme="minorHAnsi"/>
              </w:rPr>
              <w:t>esim.</w:t>
            </w:r>
            <w:r w:rsidR="00571FA9" w:rsidRPr="00916E89">
              <w:rPr>
                <w:rFonts w:cstheme="minorHAnsi"/>
              </w:rPr>
              <w:t xml:space="preserve"> CONFAGRI, ICOS, ACTIA, GAIA, CONFAGRI PT, SCOOP, GZS, AC3A, FENACORE, </w:t>
            </w:r>
            <w:proofErr w:type="spellStart"/>
            <w:r w:rsidR="00571FA9" w:rsidRPr="00916E89">
              <w:rPr>
                <w:rFonts w:cstheme="minorHAnsi"/>
              </w:rPr>
              <w:t>PlantETP</w:t>
            </w:r>
            <w:proofErr w:type="spellEnd"/>
            <w:r w:rsidR="00571FA9" w:rsidRPr="00916E89">
              <w:rPr>
                <w:rFonts w:cstheme="minorHAnsi"/>
              </w:rPr>
              <w:t>, EFFAT, EFB);</w:t>
            </w:r>
          </w:p>
          <w:p w14:paraId="0F941E0F" w14:textId="26CCEAB5" w:rsidR="00571FA9" w:rsidRPr="005B30E1" w:rsidRDefault="00916E89" w:rsidP="00916E89">
            <w:pPr>
              <w:pStyle w:val="Luettelokappale"/>
              <w:numPr>
                <w:ilvl w:val="0"/>
                <w:numId w:val="17"/>
              </w:numPr>
              <w:spacing w:before="0"/>
              <w:jc w:val="both"/>
            </w:pPr>
            <w:r>
              <w:t xml:space="preserve">Sidosryhmäkartoituksen, kohderyhmien, kyselyn </w:t>
            </w:r>
            <w:r w:rsidR="00547A92">
              <w:t>levitys</w:t>
            </w:r>
            <w:r>
              <w:t>toimien kautta</w:t>
            </w:r>
          </w:p>
        </w:tc>
      </w:tr>
      <w:tr w:rsidR="00571FA9" w:rsidRPr="00725D97" w14:paraId="2ABB013F" w14:textId="77777777" w:rsidTr="006C495E">
        <w:tc>
          <w:tcPr>
            <w:tcW w:w="1838" w:type="dxa"/>
          </w:tcPr>
          <w:p w14:paraId="2226694D" w14:textId="0491CE58" w:rsidR="00571FA9" w:rsidRPr="00725D97" w:rsidRDefault="003E3AD4" w:rsidP="006C495E">
            <w:pPr>
              <w:spacing w:before="0"/>
              <w:jc w:val="both"/>
            </w:pPr>
            <w:r>
              <w:t>Neuvojat</w:t>
            </w:r>
          </w:p>
        </w:tc>
        <w:tc>
          <w:tcPr>
            <w:tcW w:w="7784" w:type="dxa"/>
          </w:tcPr>
          <w:p w14:paraId="36A27D20" w14:textId="1E4A6AF1" w:rsidR="00571FA9" w:rsidRPr="00725D97" w:rsidRDefault="00396923" w:rsidP="00916E89">
            <w:pPr>
              <w:pStyle w:val="Luettelokappale"/>
              <w:numPr>
                <w:ilvl w:val="0"/>
                <w:numId w:val="12"/>
              </w:numPr>
              <w:spacing w:before="0"/>
              <w:jc w:val="both"/>
            </w:pPr>
            <w:r w:rsidRPr="00725D97">
              <w:rPr>
                <w:rFonts w:cstheme="minorHAnsi"/>
              </w:rPr>
              <w:t xml:space="preserve">Kumppanien verkostojen kautta </w:t>
            </w:r>
            <w:r w:rsidR="00571FA9" w:rsidRPr="00725D97">
              <w:rPr>
                <w:rFonts w:cstheme="minorHAnsi"/>
              </w:rPr>
              <w:t>(e</w:t>
            </w:r>
            <w:r w:rsidRPr="00725D97">
              <w:rPr>
                <w:rFonts w:cstheme="minorHAnsi"/>
              </w:rPr>
              <w:t>sim.</w:t>
            </w:r>
            <w:r w:rsidR="00571FA9" w:rsidRPr="00725D97">
              <w:rPr>
                <w:rFonts w:cstheme="minorHAnsi"/>
              </w:rPr>
              <w:t xml:space="preserve"> CONFAGRI, ICOS, ACTIA, GAIA, CONFAGRI PT, SCOOP, GZS, AC3A, FENACORE, </w:t>
            </w:r>
            <w:proofErr w:type="spellStart"/>
            <w:r w:rsidR="00571FA9" w:rsidRPr="00725D97">
              <w:rPr>
                <w:rFonts w:cstheme="minorHAnsi"/>
              </w:rPr>
              <w:t>PlantETP</w:t>
            </w:r>
            <w:proofErr w:type="spellEnd"/>
            <w:r w:rsidR="00571FA9" w:rsidRPr="00725D97">
              <w:rPr>
                <w:rFonts w:cstheme="minorHAnsi"/>
              </w:rPr>
              <w:t>, EFFAT, EFB);</w:t>
            </w:r>
          </w:p>
          <w:p w14:paraId="12A6F96A" w14:textId="679837C8" w:rsidR="00571FA9" w:rsidRPr="00725D97" w:rsidRDefault="00916E89" w:rsidP="00A32FDC">
            <w:pPr>
              <w:pStyle w:val="Luettelokappale"/>
              <w:numPr>
                <w:ilvl w:val="0"/>
                <w:numId w:val="12"/>
              </w:numPr>
              <w:spacing w:before="0"/>
              <w:jc w:val="both"/>
            </w:pPr>
            <w:r>
              <w:t xml:space="preserve">Sidosryhmäkartoituksen, kohderyhmien, kyselyn ja </w:t>
            </w:r>
            <w:r w:rsidR="00547A92">
              <w:t>levitys</w:t>
            </w:r>
            <w:r>
              <w:t>toimien kautta</w:t>
            </w:r>
          </w:p>
        </w:tc>
      </w:tr>
      <w:tr w:rsidR="00571FA9" w:rsidRPr="00725D97" w14:paraId="77F03689" w14:textId="77777777" w:rsidTr="006C495E">
        <w:tc>
          <w:tcPr>
            <w:tcW w:w="1838" w:type="dxa"/>
          </w:tcPr>
          <w:p w14:paraId="632B8807" w14:textId="0C1B325F" w:rsidR="00571FA9" w:rsidRPr="00725D97" w:rsidRDefault="00205491" w:rsidP="006C495E">
            <w:pPr>
              <w:spacing w:before="0"/>
              <w:jc w:val="both"/>
            </w:pPr>
            <w:r w:rsidRPr="00725D97">
              <w:t>Opiskelijat</w:t>
            </w:r>
          </w:p>
        </w:tc>
        <w:tc>
          <w:tcPr>
            <w:tcW w:w="7784" w:type="dxa"/>
          </w:tcPr>
          <w:p w14:paraId="49DD276B" w14:textId="77777777" w:rsidR="00205491" w:rsidRPr="00725D97" w:rsidRDefault="00205491" w:rsidP="00205491">
            <w:pPr>
              <w:pStyle w:val="Luettelokappale"/>
              <w:numPr>
                <w:ilvl w:val="0"/>
                <w:numId w:val="13"/>
              </w:numPr>
              <w:spacing w:before="0"/>
              <w:jc w:val="both"/>
            </w:pPr>
            <w:r w:rsidRPr="00725D97">
              <w:t>WP4:n rekrytointiprosessin kautta;</w:t>
            </w:r>
          </w:p>
          <w:p w14:paraId="7D5C9829" w14:textId="19B1A143" w:rsidR="00571FA9" w:rsidRPr="00725D97" w:rsidRDefault="00205491" w:rsidP="00916E89">
            <w:pPr>
              <w:pStyle w:val="Luettelokappale"/>
              <w:numPr>
                <w:ilvl w:val="0"/>
                <w:numId w:val="14"/>
              </w:numPr>
              <w:spacing w:before="0"/>
              <w:ind w:left="326"/>
              <w:jc w:val="both"/>
            </w:pPr>
            <w:r w:rsidRPr="00916E89">
              <w:t>Kumppanien verkostojen kautta</w:t>
            </w:r>
            <w:r w:rsidR="00571FA9" w:rsidRPr="00725D97">
              <w:t>;</w:t>
            </w:r>
          </w:p>
          <w:p w14:paraId="64464C76" w14:textId="6DEF26EC" w:rsidR="00571FA9" w:rsidRPr="00725D97" w:rsidRDefault="00205491" w:rsidP="00205491">
            <w:pPr>
              <w:pStyle w:val="Luettelokappale"/>
              <w:numPr>
                <w:ilvl w:val="0"/>
                <w:numId w:val="13"/>
              </w:numPr>
              <w:spacing w:before="0"/>
              <w:jc w:val="both"/>
            </w:pPr>
            <w:r w:rsidRPr="00725D97">
              <w:t xml:space="preserve">Sidosryhmäkartoituksen ja </w:t>
            </w:r>
            <w:r w:rsidR="00547A92">
              <w:t>levitys</w:t>
            </w:r>
            <w:r w:rsidRPr="00725D97">
              <w:t>toimien kautta</w:t>
            </w:r>
          </w:p>
        </w:tc>
      </w:tr>
      <w:tr w:rsidR="00571FA9" w:rsidRPr="00725D97" w14:paraId="78BB104D" w14:textId="77777777" w:rsidTr="006C495E">
        <w:tc>
          <w:tcPr>
            <w:tcW w:w="1838" w:type="dxa"/>
          </w:tcPr>
          <w:p w14:paraId="556926A5" w14:textId="71425A86" w:rsidR="00571FA9" w:rsidRPr="00725D97" w:rsidRDefault="0095652D" w:rsidP="006C495E">
            <w:pPr>
              <w:spacing w:before="0"/>
              <w:jc w:val="both"/>
            </w:pPr>
            <w:r>
              <w:lastRenderedPageBreak/>
              <w:t>Teollisuu</w:t>
            </w:r>
            <w:r w:rsidR="00D001D6">
              <w:t>denala</w:t>
            </w:r>
          </w:p>
        </w:tc>
        <w:tc>
          <w:tcPr>
            <w:tcW w:w="7784" w:type="dxa"/>
          </w:tcPr>
          <w:p w14:paraId="39CA0BF1" w14:textId="60C8FBF2" w:rsidR="00205491" w:rsidRPr="00725D97" w:rsidRDefault="00205491" w:rsidP="003107FD">
            <w:pPr>
              <w:pStyle w:val="Luettelokappale"/>
              <w:numPr>
                <w:ilvl w:val="0"/>
                <w:numId w:val="14"/>
              </w:numPr>
              <w:spacing w:before="0"/>
              <w:ind w:left="326"/>
              <w:jc w:val="both"/>
            </w:pPr>
            <w:r w:rsidRPr="00725D97">
              <w:t xml:space="preserve">Ovat </w:t>
            </w:r>
            <w:r w:rsidR="002516E8">
              <w:t>konsortion osana</w:t>
            </w:r>
            <w:r w:rsidRPr="00725D97">
              <w:t>;</w:t>
            </w:r>
          </w:p>
          <w:p w14:paraId="5CFBBD14" w14:textId="77777777" w:rsidR="00571FA9" w:rsidRDefault="00205491" w:rsidP="00916E89">
            <w:pPr>
              <w:pStyle w:val="Luettelokappale"/>
              <w:numPr>
                <w:ilvl w:val="0"/>
                <w:numId w:val="14"/>
              </w:numPr>
              <w:spacing w:before="0"/>
              <w:ind w:left="326"/>
              <w:jc w:val="both"/>
            </w:pPr>
            <w:r w:rsidRPr="00725D97">
              <w:rPr>
                <w:rFonts w:cstheme="minorHAnsi"/>
              </w:rPr>
              <w:t xml:space="preserve">Kumppanien verkostojen kautta </w:t>
            </w:r>
            <w:r w:rsidR="00571FA9" w:rsidRPr="00725D97">
              <w:t>(e</w:t>
            </w:r>
            <w:r w:rsidRPr="00725D97">
              <w:t>sim.</w:t>
            </w:r>
            <w:r w:rsidR="00571FA9" w:rsidRPr="00725D97">
              <w:t xml:space="preserve"> FIAB, FDE, SEVT, ANIA, BIC);</w:t>
            </w:r>
          </w:p>
          <w:p w14:paraId="3CCF534A" w14:textId="2FB8BB15" w:rsidR="00916E89" w:rsidRPr="00725D97" w:rsidRDefault="00916E89" w:rsidP="00916E89">
            <w:pPr>
              <w:pStyle w:val="Luettelokappale"/>
              <w:numPr>
                <w:ilvl w:val="0"/>
                <w:numId w:val="14"/>
              </w:numPr>
              <w:spacing w:before="0"/>
              <w:ind w:left="326"/>
              <w:jc w:val="both"/>
            </w:pPr>
            <w:r>
              <w:t xml:space="preserve">Sidosryhmäkartoituksen, kohderyhmien, kyselyn ja </w:t>
            </w:r>
            <w:r w:rsidR="00547A92">
              <w:t>levitys</w:t>
            </w:r>
            <w:r>
              <w:t>toimien kautta</w:t>
            </w:r>
          </w:p>
        </w:tc>
      </w:tr>
    </w:tbl>
    <w:p w14:paraId="5ECE977B" w14:textId="1451E5E7" w:rsidR="00FA4DA6" w:rsidRPr="00725D97" w:rsidRDefault="00FA4DA6" w:rsidP="0095652D">
      <w:r w:rsidRPr="00725D97">
        <w:t>Mu</w:t>
      </w:r>
      <w:r w:rsidR="00C462B5">
        <w:t>ut</w:t>
      </w:r>
      <w:r w:rsidRPr="00725D97">
        <w:t xml:space="preserve"> asiaankuuluv</w:t>
      </w:r>
      <w:r w:rsidR="00C462B5">
        <w:t>at</w:t>
      </w:r>
      <w:r w:rsidRPr="00725D97">
        <w:t xml:space="preserve"> </w:t>
      </w:r>
      <w:r w:rsidR="00205491" w:rsidRPr="00725D97">
        <w:t>sidosry</w:t>
      </w:r>
      <w:r w:rsidRPr="00725D97">
        <w:t>h</w:t>
      </w:r>
      <w:r w:rsidR="00205491" w:rsidRPr="00725D97">
        <w:t>m</w:t>
      </w:r>
      <w:r w:rsidR="00C462B5">
        <w:t>ät tunnistivat ja luokittelivat</w:t>
      </w:r>
      <w:r w:rsidRPr="00725D97">
        <w:t xml:space="preserve"> sopiviksi </w:t>
      </w:r>
      <w:r w:rsidR="00205491" w:rsidRPr="00725D97">
        <w:t>kohderyhmiksi</w:t>
      </w:r>
      <w:r w:rsidR="00C462B5">
        <w:t>,</w:t>
      </w:r>
      <w:r w:rsidRPr="00725D97">
        <w:t xml:space="preserve"> lähinnä </w:t>
      </w:r>
      <w:r w:rsidR="00C462B5">
        <w:t>levitys</w:t>
      </w:r>
      <w:r w:rsidR="003E3AD4">
        <w:t>toimintaan</w:t>
      </w:r>
      <w:r w:rsidR="00205491" w:rsidRPr="00725D97">
        <w:t xml:space="preserve"> </w:t>
      </w:r>
      <w:r w:rsidRPr="00725D97">
        <w:t xml:space="preserve">ja </w:t>
      </w:r>
      <w:r w:rsidR="008B047B" w:rsidRPr="00725D97">
        <w:t>sellaisiin</w:t>
      </w:r>
      <w:r w:rsidRPr="00725D97">
        <w:t xml:space="preserve"> tehtäviin, joissa sidosryhmien osallistuminen voi</w:t>
      </w:r>
      <w:r w:rsidR="008B047B" w:rsidRPr="00725D97">
        <w:t>si</w:t>
      </w:r>
      <w:r w:rsidRPr="00725D97">
        <w:t xml:space="preserve"> olla merkityksellistä</w:t>
      </w:r>
      <w:r w:rsidR="00C462B5">
        <w:t>,</w:t>
      </w:r>
      <w:r w:rsidR="005B30E1">
        <w:t xml:space="preserve"> </w:t>
      </w:r>
      <w:r w:rsidRPr="00725D97">
        <w:t>vähittäis</w:t>
      </w:r>
      <w:r w:rsidR="008B047B" w:rsidRPr="00725D97">
        <w:t>kaup</w:t>
      </w:r>
      <w:r w:rsidR="0095652D">
        <w:t>at</w:t>
      </w:r>
      <w:r w:rsidRPr="00725D97">
        <w:t xml:space="preserve">; </w:t>
      </w:r>
      <w:r w:rsidR="008B047B" w:rsidRPr="00725D97">
        <w:t>tukkukaup</w:t>
      </w:r>
      <w:r w:rsidR="0095652D">
        <w:t>at</w:t>
      </w:r>
      <w:r w:rsidR="008B047B" w:rsidRPr="00725D97">
        <w:t xml:space="preserve">; </w:t>
      </w:r>
      <w:r w:rsidRPr="00725D97">
        <w:t>HORECA</w:t>
      </w:r>
      <w:r w:rsidR="008B047B" w:rsidRPr="00725D97">
        <w:t>-tukku</w:t>
      </w:r>
      <w:r w:rsidRPr="00725D97">
        <w:t xml:space="preserve">; </w:t>
      </w:r>
      <w:r w:rsidR="008B047B" w:rsidRPr="00725D97">
        <w:t>teknologi</w:t>
      </w:r>
      <w:r w:rsidR="00C462B5">
        <w:t>t</w:t>
      </w:r>
      <w:r w:rsidR="008B047B" w:rsidRPr="00725D97">
        <w:t xml:space="preserve">; </w:t>
      </w:r>
      <w:r w:rsidRPr="00725D97">
        <w:t>bio</w:t>
      </w:r>
      <w:r w:rsidR="00C462B5">
        <w:t>ekonomistit</w:t>
      </w:r>
      <w:r w:rsidRPr="00725D97">
        <w:t>;</w:t>
      </w:r>
      <w:r w:rsidR="008B047B" w:rsidRPr="00725D97">
        <w:t xml:space="preserve"> tuotantopanosten toimittajat;</w:t>
      </w:r>
      <w:r w:rsidRPr="00725D97">
        <w:t xml:space="preserve"> neuvo</w:t>
      </w:r>
      <w:r w:rsidR="003E3AD4">
        <w:t>jat</w:t>
      </w:r>
      <w:r w:rsidRPr="00725D97">
        <w:t>; uusiutuva</w:t>
      </w:r>
      <w:r w:rsidR="00C462B5">
        <w:t>t</w:t>
      </w:r>
      <w:r w:rsidR="00F60519" w:rsidRPr="00725D97">
        <w:t xml:space="preserve"> </w:t>
      </w:r>
      <w:r w:rsidRPr="00725D97">
        <w:t>energia</w:t>
      </w:r>
      <w:r w:rsidR="00C462B5">
        <w:t>t</w:t>
      </w:r>
      <w:r w:rsidRPr="00725D97">
        <w:t xml:space="preserve">; </w:t>
      </w:r>
      <w:r w:rsidR="0095652D" w:rsidRPr="00725D97">
        <w:t>logistiikka</w:t>
      </w:r>
      <w:r w:rsidRPr="00725D97">
        <w:t xml:space="preserve"> ja erikoistunut media.</w:t>
      </w:r>
    </w:p>
    <w:p w14:paraId="4592C2F8" w14:textId="510A372D" w:rsidR="00F60519" w:rsidRPr="00725D97" w:rsidRDefault="00F60519" w:rsidP="0095652D">
      <w:r w:rsidRPr="00725D97">
        <w:t xml:space="preserve">Strategiaa kohderyhmien tavoittamiseksi on </w:t>
      </w:r>
      <w:r w:rsidR="0095652D" w:rsidRPr="00725D97">
        <w:t>paranneltu</w:t>
      </w:r>
      <w:r w:rsidRPr="00725D97">
        <w:t xml:space="preserve"> ja tullaan parantelemaan hankkeen eri vaiheissa.  </w:t>
      </w:r>
    </w:p>
    <w:p w14:paraId="6D74C15E" w14:textId="274152F4" w:rsidR="00FC45A2" w:rsidRPr="00725D97" w:rsidRDefault="0079686E" w:rsidP="0095652D">
      <w:r>
        <w:t>Käytän</w:t>
      </w:r>
      <w:r w:rsidR="00C462B5">
        <w:t>nöt</w:t>
      </w:r>
      <w:r>
        <w:t xml:space="preserve"> ja edunvalvonta</w:t>
      </w:r>
      <w:r w:rsidR="00FC45A2" w:rsidRPr="00725D97">
        <w:t xml:space="preserve"> -</w:t>
      </w:r>
      <w:r w:rsidR="00F60519" w:rsidRPr="00725D97">
        <w:t>tietokanna</w:t>
      </w:r>
      <w:r w:rsidR="00FC45A2" w:rsidRPr="00725D97">
        <w:t xml:space="preserve">n </w:t>
      </w:r>
      <w:r w:rsidR="0095652D">
        <w:t>muodostaminen</w:t>
      </w:r>
      <w:r w:rsidR="00F60519" w:rsidRPr="00725D97">
        <w:t xml:space="preserve"> voidaan nähdä työkaluna</w:t>
      </w:r>
      <w:r w:rsidR="00FC45A2" w:rsidRPr="00725D97">
        <w:t>,</w:t>
      </w:r>
      <w:r w:rsidR="00F60519" w:rsidRPr="00725D97">
        <w:t xml:space="preserve"> </w:t>
      </w:r>
      <w:r w:rsidR="00FC45A2" w:rsidRPr="00725D97">
        <w:t xml:space="preserve">jolla voidaan paremmin </w:t>
      </w:r>
      <w:r w:rsidR="00FF34EE">
        <w:t xml:space="preserve">jaotella </w:t>
      </w:r>
      <w:r w:rsidR="00FF34EE" w:rsidRPr="00725D97">
        <w:t>päät</w:t>
      </w:r>
      <w:r w:rsidR="003E3AD4">
        <w:t>täjät</w:t>
      </w:r>
      <w:r w:rsidR="00FC45A2" w:rsidRPr="00725D97">
        <w:t xml:space="preserve"> heidän tasonsa ja vaikutusalueensa mukaan</w:t>
      </w:r>
      <w:r w:rsidR="00A32FDC">
        <w:t>. L</w:t>
      </w:r>
      <w:r w:rsidR="00FC45A2" w:rsidRPr="00725D97">
        <w:t>uokittelu paikall</w:t>
      </w:r>
      <w:r w:rsidR="00916E89">
        <w:t>i</w:t>
      </w:r>
      <w:r w:rsidR="00FC45A2" w:rsidRPr="00725D97">
        <w:t>selta tasolta EU-tasolle, suurempi tekninen tai poliittinen vaikutus, sekä kumppaniorganisaat</w:t>
      </w:r>
      <w:r w:rsidR="00057666" w:rsidRPr="00725D97">
        <w:t>i</w:t>
      </w:r>
      <w:r w:rsidR="00FC45A2" w:rsidRPr="00725D97">
        <w:t xml:space="preserve">oiden aiemmat yhteydet sidosryhmiin/kohderyhmiin, helpottavat kunkin kumppaniorganisaation </w:t>
      </w:r>
      <w:r w:rsidR="00057666" w:rsidRPr="00725D97">
        <w:t xml:space="preserve">yhteyttä </w:t>
      </w:r>
      <w:r w:rsidR="00FC45A2" w:rsidRPr="00725D97">
        <w:t>tietyille kohderyhmille.</w:t>
      </w:r>
    </w:p>
    <w:p w14:paraId="540ED7C3" w14:textId="1A81DB12" w:rsidR="00963E3D" w:rsidRPr="00725D97" w:rsidRDefault="00057666" w:rsidP="0095652D">
      <w:r w:rsidRPr="00725D97">
        <w:t>Opetussuunnitelma</w:t>
      </w:r>
      <w:r w:rsidR="009B01BF" w:rsidRPr="00725D97">
        <w:t>t</w:t>
      </w:r>
      <w:r w:rsidRPr="00725D97">
        <w:t xml:space="preserve">/kurssit- tietokannan avulla </w:t>
      </w:r>
      <w:r w:rsidR="006828CA" w:rsidRPr="00725D97">
        <w:t>voidaan jatko-</w:t>
      </w:r>
      <w:r w:rsidRPr="00725D97">
        <w:t xml:space="preserve">luokitella </w:t>
      </w:r>
      <w:r w:rsidR="006828CA" w:rsidRPr="00725D97">
        <w:t xml:space="preserve">kohderyhmiksi määriteltyjä </w:t>
      </w:r>
      <w:r w:rsidRPr="00725D97">
        <w:t>koulutuksen tarjoaj</w:t>
      </w:r>
      <w:r w:rsidR="006828CA" w:rsidRPr="00725D97">
        <w:t>ia. O</w:t>
      </w:r>
      <w:r w:rsidRPr="00725D97">
        <w:t xml:space="preserve">livat ne sitten ammattikouluja tai korkeakouluja. </w:t>
      </w:r>
      <w:r w:rsidR="006828CA" w:rsidRPr="00725D97">
        <w:t>Kuu</w:t>
      </w:r>
      <w:r w:rsidR="009B01BF" w:rsidRPr="00725D97">
        <w:t>den</w:t>
      </w:r>
      <w:r w:rsidR="006828CA" w:rsidRPr="00725D97">
        <w:t xml:space="preserve"> </w:t>
      </w:r>
      <w:r w:rsidR="009B01BF" w:rsidRPr="00725D97">
        <w:t>määritellyn</w:t>
      </w:r>
      <w:r w:rsidR="00963E3D" w:rsidRPr="00725D97">
        <w:t xml:space="preserve"> </w:t>
      </w:r>
      <w:r w:rsidR="006828CA" w:rsidRPr="00725D97">
        <w:t>pääkoh</w:t>
      </w:r>
      <w:r w:rsidR="009B01BF" w:rsidRPr="00725D97">
        <w:t>dan avulla</w:t>
      </w:r>
      <w:r w:rsidR="006828CA" w:rsidRPr="00725D97">
        <w:t xml:space="preserve"> (Biotalous, Business as </w:t>
      </w:r>
      <w:proofErr w:type="spellStart"/>
      <w:r w:rsidR="006828CA" w:rsidRPr="00725D97">
        <w:t>usual</w:t>
      </w:r>
      <w:proofErr w:type="spellEnd"/>
      <w:r w:rsidR="006828CA" w:rsidRPr="00725D97">
        <w:t>, Digitalisaatio, yrittäjyys, pehmeä</w:t>
      </w:r>
      <w:r w:rsidR="00963E3D" w:rsidRPr="00725D97">
        <w:t>t</w:t>
      </w:r>
      <w:r w:rsidR="006828CA" w:rsidRPr="00725D97">
        <w:t xml:space="preserve"> taidot, kestävyys) ja kurssimu</w:t>
      </w:r>
      <w:r w:rsidR="009B01BF" w:rsidRPr="00725D97">
        <w:t>odon avulla</w:t>
      </w:r>
      <w:r w:rsidR="006828CA" w:rsidRPr="00725D97">
        <w:t xml:space="preserve"> (työpaja; koulutus; maisterin tutkinto; tohtori; keskiasteen opinto; Yläaste; kesäkoulu; seminaari; kandidaatti) </w:t>
      </w:r>
      <w:r w:rsidR="00963E3D" w:rsidRPr="00725D97">
        <w:t>varmist</w:t>
      </w:r>
      <w:r w:rsidR="009B01BF" w:rsidRPr="00725D97">
        <w:t>etaan</w:t>
      </w:r>
      <w:r w:rsidR="006828CA" w:rsidRPr="00725D97">
        <w:t xml:space="preserve"> kohdennetu</w:t>
      </w:r>
      <w:r w:rsidR="00963E3D" w:rsidRPr="00725D97">
        <w:t>m</w:t>
      </w:r>
      <w:r w:rsidR="009B01BF" w:rsidRPr="00725D97">
        <w:t>pi</w:t>
      </w:r>
      <w:r w:rsidR="006828CA" w:rsidRPr="00725D97">
        <w:t xml:space="preserve"> </w:t>
      </w:r>
      <w:r w:rsidR="00963E3D" w:rsidRPr="00725D97">
        <w:t>lähestymista</w:t>
      </w:r>
      <w:r w:rsidR="009B01BF" w:rsidRPr="00725D97">
        <w:t>pa</w:t>
      </w:r>
      <w:r w:rsidR="00963E3D" w:rsidRPr="00725D97">
        <w:t xml:space="preserve"> sidosryhmiin. Lisäksi</w:t>
      </w:r>
      <w:r w:rsidR="00FF34EE">
        <w:t>,</w:t>
      </w:r>
      <w:r w:rsidR="00963E3D" w:rsidRPr="00725D97">
        <w:t xml:space="preserve"> kuten aikaisemminkin on mainittu, tuki</w:t>
      </w:r>
      <w:r w:rsidR="009B01BF" w:rsidRPr="00725D97">
        <w:t xml:space="preserve"> näille</w:t>
      </w:r>
      <w:r w:rsidR="00963E3D" w:rsidRPr="00725D97">
        <w:t xml:space="preserve"> suunnitellu</w:t>
      </w:r>
      <w:r w:rsidR="009B01BF" w:rsidRPr="00725D97">
        <w:t>i</w:t>
      </w:r>
      <w:r w:rsidR="00963E3D" w:rsidRPr="00725D97">
        <w:t>lle tehtäville ja toiminnoille</w:t>
      </w:r>
      <w:r w:rsidR="009B01BF" w:rsidRPr="00725D97">
        <w:t xml:space="preserve"> sisältyi </w:t>
      </w:r>
      <w:r w:rsidR="00963E3D" w:rsidRPr="00725D97">
        <w:t>WP2 Prioriteetit ja Strategian suunnitteluun sekä WP3 Uudet työkalut ja koulutussuunnitteluun.</w:t>
      </w:r>
    </w:p>
    <w:p w14:paraId="5A2B0EB8" w14:textId="77777777" w:rsidR="007C4E25" w:rsidRPr="00725D97" w:rsidRDefault="007C4E25" w:rsidP="007C4E25"/>
    <w:sectPr w:rsidR="007C4E25" w:rsidRPr="00725D97" w:rsidSect="00AF5815">
      <w:footerReference w:type="default" r:id="rId22"/>
      <w:footnotePr>
        <w:numFmt w:val="chicago"/>
      </w:footnotePr>
      <w:type w:val="continuous"/>
      <w:pgSz w:w="11900" w:h="16837"/>
      <w:pgMar w:top="720" w:right="985" w:bottom="567" w:left="1134" w:header="675" w:footer="772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3FF07E" w14:textId="77777777" w:rsidR="00EA1A62" w:rsidRDefault="00EA1A62">
      <w:r>
        <w:separator/>
      </w:r>
    </w:p>
  </w:endnote>
  <w:endnote w:type="continuationSeparator" w:id="0">
    <w:p w14:paraId="089A7CB0" w14:textId="77777777" w:rsidR="00EA1A62" w:rsidRDefault="00EA1A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Univers (W1)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N)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 Standaar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6F2A0D" w14:textId="1698BA67" w:rsidR="006C495E" w:rsidRPr="00482C0A" w:rsidRDefault="006C495E" w:rsidP="00515003">
    <w:pPr>
      <w:pStyle w:val="Yltunniste"/>
      <w:tabs>
        <w:tab w:val="center" w:pos="4962"/>
      </w:tabs>
      <w:spacing w:before="200" w:after="0"/>
      <w:rPr>
        <w:rFonts w:cs="Arial"/>
        <w:bCs/>
        <w:lang w:val="en-US"/>
      </w:rPr>
    </w:pPr>
    <w:r>
      <w:rPr>
        <w:rStyle w:val="OtsikkoChar"/>
        <w:rFonts w:cs="Arial"/>
        <w:bCs/>
        <w:noProof/>
        <w:sz w:val="18"/>
        <w:szCs w:val="18"/>
        <w:lang w:val="en-GB"/>
      </w:rPr>
      <w:drawing>
        <wp:anchor distT="0" distB="0" distL="114300" distR="114300" simplePos="0" relativeHeight="251668992" behindDoc="0" locked="0" layoutInCell="1" allowOverlap="1" wp14:anchorId="74BF0D6A" wp14:editId="3A91AF0D">
          <wp:simplePos x="0" y="0"/>
          <wp:positionH relativeFrom="column">
            <wp:posOffset>-741045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/>
          <wp:docPr id="46" name="Immagine 17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855335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15003">
      <w:rPr>
        <w:rStyle w:val="Sivunumero"/>
        <w:rFonts w:cs="Arial"/>
        <w:bCs/>
        <w:lang w:val="en-GB"/>
      </w:rPr>
      <w:t>P</w:t>
    </w:r>
    <w:r w:rsidRPr="00515003">
      <w:rPr>
        <w:rFonts w:cs="Arial"/>
        <w:bCs/>
        <w:lang w:val="en-GB"/>
      </w:rPr>
      <w:t xml:space="preserve">age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PAGE </w:instrText>
    </w:r>
    <w:r w:rsidRPr="00515003">
      <w:rPr>
        <w:rFonts w:cs="Arial"/>
        <w:bCs/>
      </w:rPr>
      <w:fldChar w:fldCharType="separate"/>
    </w:r>
    <w:r>
      <w:rPr>
        <w:rFonts w:cs="Arial"/>
        <w:bCs/>
        <w:noProof/>
        <w:lang w:val="en-GB"/>
      </w:rPr>
      <w:t>2</w:t>
    </w:r>
    <w:r w:rsidRPr="00515003">
      <w:rPr>
        <w:rFonts w:cs="Arial"/>
        <w:bCs/>
      </w:rPr>
      <w:fldChar w:fldCharType="end"/>
    </w:r>
    <w:r w:rsidRPr="00515003">
      <w:rPr>
        <w:rFonts w:cs="Arial"/>
        <w:bCs/>
        <w:lang w:val="en-GB"/>
      </w:rPr>
      <w:t xml:space="preserve"> of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NUMPAGES </w:instrText>
    </w:r>
    <w:r w:rsidRPr="00515003">
      <w:rPr>
        <w:rFonts w:cs="Arial"/>
        <w:bCs/>
      </w:rPr>
      <w:fldChar w:fldCharType="separate"/>
    </w:r>
    <w:r>
      <w:rPr>
        <w:rFonts w:cs="Arial"/>
        <w:bCs/>
        <w:noProof/>
        <w:lang w:val="en-GB"/>
      </w:rPr>
      <w:t>2</w:t>
    </w:r>
    <w:r w:rsidRPr="00515003">
      <w:rPr>
        <w:rFonts w:cs="Arial"/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CB8DAB" w14:textId="77777777" w:rsidR="006C495E" w:rsidRPr="00240487" w:rsidRDefault="006C495E" w:rsidP="00A67301">
    <w:pPr>
      <w:pStyle w:val="Yltunniste"/>
      <w:tabs>
        <w:tab w:val="clear" w:pos="4819"/>
        <w:tab w:val="clear" w:pos="9638"/>
        <w:tab w:val="center" w:pos="1435"/>
        <w:tab w:val="center" w:pos="2829"/>
        <w:tab w:val="right" w:pos="4220"/>
        <w:tab w:val="left" w:pos="5649"/>
        <w:tab w:val="left" w:pos="6646"/>
        <w:tab w:val="left" w:pos="8206"/>
      </w:tabs>
      <w:spacing w:before="120"/>
      <w:ind w:left="-567" w:right="-437"/>
      <w:jc w:val="center"/>
      <w:rPr>
        <w:lang w:val="en-US"/>
      </w:rPr>
    </w:pPr>
    <w:r>
      <w:rPr>
        <w:rStyle w:val="OtsikkoChar"/>
        <w:rFonts w:cs="Arial"/>
        <w:bCs/>
        <w:noProof/>
        <w:sz w:val="18"/>
        <w:szCs w:val="18"/>
        <w:lang w:val="en-GB"/>
      </w:rPr>
      <w:drawing>
        <wp:anchor distT="0" distB="0" distL="114300" distR="114300" simplePos="0" relativeHeight="251671040" behindDoc="1" locked="0" layoutInCell="1" allowOverlap="1" wp14:anchorId="70311649" wp14:editId="07AD8FE1">
          <wp:simplePos x="0" y="0"/>
          <wp:positionH relativeFrom="column">
            <wp:posOffset>13335</wp:posOffset>
          </wp:positionH>
          <wp:positionV relativeFrom="paragraph">
            <wp:posOffset>2357755</wp:posOffset>
          </wp:positionV>
          <wp:extent cx="6176010" cy="386080"/>
          <wp:effectExtent l="0" t="0" r="0" b="0"/>
          <wp:wrapTight wrapText="bothSides">
            <wp:wrapPolygon edited="0">
              <wp:start x="0" y="0"/>
              <wp:lineTo x="0" y="20250"/>
              <wp:lineTo x="21520" y="20250"/>
              <wp:lineTo x="21520" y="0"/>
              <wp:lineTo x="0" y="0"/>
            </wp:wrapPolygon>
          </wp:wrapTight>
          <wp:docPr id="49" name="Immagine 17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176010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inline distT="0" distB="0" distL="0" distR="0" wp14:anchorId="39F61269" wp14:editId="5FB2CF94">
          <wp:extent cx="1044000" cy="417600"/>
          <wp:effectExtent l="0" t="0" r="3810" b="1905"/>
          <wp:docPr id="50" name="Immagine 1786" descr="http://www.erasmus-planet.eu/sites/default/files/styles/medium/public/unito.png?itok=bJUIbNy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rasmus-planet.eu/sites/default/files/styles/medium/public/unito.png?itok=bJUIbNy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4EF16F8E" wp14:editId="1F516C69">
          <wp:extent cx="1044000" cy="417600"/>
          <wp:effectExtent l="0" t="0" r="3810" b="1905"/>
          <wp:docPr id="51" name="Immagine 1787" descr="http://www.erasmus-planet.eu/sites/default/files/styles/medium/public/confagricoltura.png?itok=-hOcJz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www.erasmus-planet.eu/sites/default/files/styles/medium/public/confagricoltura.png?itok=-hOcJzo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11B8B91C" wp14:editId="76A22D27">
          <wp:extent cx="1300047" cy="337591"/>
          <wp:effectExtent l="0" t="0" r="0" b="5715"/>
          <wp:docPr id="52" name="Immagine 17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327576" cy="344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46AB2408" wp14:editId="2E923248">
          <wp:extent cx="962198" cy="404248"/>
          <wp:effectExtent l="0" t="0" r="0" b="0"/>
          <wp:docPr id="53" name="Immagine 17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8754" cy="411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399FB2CC" wp14:editId="3E9B1041">
          <wp:extent cx="980237" cy="527270"/>
          <wp:effectExtent l="0" t="0" r="0" b="6350"/>
          <wp:docPr id="54" name="Immagine 17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 rotWithShape="1"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994755" cy="53507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5DCB66C7" wp14:editId="5F32BFFA">
          <wp:extent cx="764882" cy="362304"/>
          <wp:effectExtent l="0" t="0" r="0" b="0"/>
          <wp:docPr id="55" name="Immagine 17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83056" cy="3709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it-IT"/>
      </w:rPr>
      <w:drawing>
        <wp:inline distT="0" distB="0" distL="0" distR="0" wp14:anchorId="38FBB1F0" wp14:editId="2AE60F0B">
          <wp:extent cx="738835" cy="295533"/>
          <wp:effectExtent l="0" t="0" r="4445" b="9525"/>
          <wp:docPr id="56" name="Immagine 1792" descr="http://www.erasmus-planet.eu/sites/default/files/styles/medium/public/agrarplus_logo.jpg?itok=gYzOjIb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ttp://www.erasmus-planet.eu/sites/default/files/styles/medium/public/agrarplus_logo.jpg?itok=gYzOjIbK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5731" cy="2982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56DBDE14" wp14:editId="4BE3913D">
          <wp:extent cx="914400" cy="236197"/>
          <wp:effectExtent l="0" t="0" r="0" b="0"/>
          <wp:docPr id="57" name="Immagine 17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780" cy="2468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447A12E" wp14:editId="7AFF619C">
          <wp:extent cx="1068019" cy="326334"/>
          <wp:effectExtent l="0" t="0" r="0" b="0"/>
          <wp:docPr id="58" name="Immagine 17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2756" cy="3338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3250A046" wp14:editId="5A2167FB">
          <wp:extent cx="416967" cy="506062"/>
          <wp:effectExtent l="0" t="0" r="2540" b="8890"/>
          <wp:docPr id="59" name="Immagine 17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 rotWithShape="1"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419212" cy="50878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4E9EFE1F" wp14:editId="4487C15B">
          <wp:extent cx="757354" cy="269338"/>
          <wp:effectExtent l="0" t="0" r="5080" b="0"/>
          <wp:docPr id="60" name="Immagine 179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133" cy="27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27118E96" wp14:editId="6797D1C1">
          <wp:extent cx="484868" cy="386892"/>
          <wp:effectExtent l="0" t="0" r="0" b="0"/>
          <wp:docPr id="61" name="Immagine 17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002" cy="391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4656BAF8" wp14:editId="084F9E7A">
          <wp:extent cx="1153641" cy="313664"/>
          <wp:effectExtent l="0" t="0" r="0" b="0"/>
          <wp:docPr id="62" name="Immagine 17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 rotWithShape="1"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181165" cy="32114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17F74C0" wp14:editId="41AEE010">
          <wp:extent cx="649288" cy="485056"/>
          <wp:effectExtent l="0" t="0" r="0" b="0"/>
          <wp:docPr id="63" name="Immagine 17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 noChangeAspect="1" noChangeArrowheads="1"/>
                  </pic:cNvPicPr>
                </pic:nvPicPr>
                <pic:blipFill>
                  <a:blip r:embed="rId1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804" cy="48992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CD69875" wp14:editId="7FA3A7C0">
          <wp:extent cx="623360" cy="497154"/>
          <wp:effectExtent l="0" t="0" r="5715" b="0"/>
          <wp:docPr id="1816" name="Immagine 18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52" cy="504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44677CA4" wp14:editId="51257E36">
          <wp:extent cx="1119226" cy="386968"/>
          <wp:effectExtent l="0" t="0" r="5080" b="0"/>
          <wp:docPr id="1817" name="Immagine 18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/>
                  <pic:cNvPicPr>
                    <a:picLocks noChangeAspect="1" noChangeArrowheads="1"/>
                  </pic:cNvPicPr>
                </pic:nvPicPr>
                <pic:blipFill rotWithShape="1"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525"/>
                  <a:stretch/>
                </pic:blipFill>
                <pic:spPr bwMode="auto">
                  <a:xfrm>
                    <a:off x="0" y="0"/>
                    <a:ext cx="1139523" cy="39398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2667C745" wp14:editId="765459E3">
          <wp:extent cx="490118" cy="561045"/>
          <wp:effectExtent l="0" t="0" r="5715" b="0"/>
          <wp:docPr id="1818" name="Immagine 1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/>
                  <pic:cNvPicPr>
                    <a:picLocks noChangeAspect="1" noChangeArrowheads="1"/>
                  </pic:cNvPicPr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478" cy="5774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1D093FAB" wp14:editId="06DC53AC">
          <wp:extent cx="1070919" cy="533649"/>
          <wp:effectExtent l="0" t="0" r="0" b="0"/>
          <wp:docPr id="1819" name="Immagine 1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 rotWithShape="1"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36649"/>
                  <a:stretch/>
                </pic:blipFill>
                <pic:spPr bwMode="auto">
                  <a:xfrm>
                    <a:off x="0" y="0"/>
                    <a:ext cx="1088335" cy="5423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4D82AB13" wp14:editId="28E9DD95">
          <wp:extent cx="863194" cy="461002"/>
          <wp:effectExtent l="0" t="0" r="0" b="0"/>
          <wp:docPr id="1820" name="Immagine 18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 rotWithShape="1"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03" t="11627" r="8292" b="7899"/>
                  <a:stretch/>
                </pic:blipFill>
                <pic:spPr bwMode="auto">
                  <a:xfrm>
                    <a:off x="0" y="0"/>
                    <a:ext cx="873692" cy="46660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2EE66343" wp14:editId="577ADBC7">
          <wp:extent cx="460858" cy="568306"/>
          <wp:effectExtent l="0" t="0" r="0" b="3810"/>
          <wp:docPr id="1821" name="Immagine 18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2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415" cy="5788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 w:eastAsia="it-IT"/>
      </w:rPr>
      <w:t xml:space="preserve"> </w:t>
    </w:r>
    <w:r>
      <w:rPr>
        <w:noProof/>
        <w:lang w:eastAsia="it-IT"/>
      </w:rPr>
      <w:drawing>
        <wp:inline distT="0" distB="0" distL="0" distR="0" wp14:anchorId="1F4E445A" wp14:editId="18A0E91E">
          <wp:extent cx="931670" cy="372668"/>
          <wp:effectExtent l="0" t="0" r="1905" b="8890"/>
          <wp:docPr id="1822" name="Immagine 1806" descr="http://www.erasmus-planet.eu/sites/default/files/styles/medium/public/xLogo-INFOR-ELEA-ing.jpg?itok=vvsqT1pv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://www.erasmus-planet.eu/sites/default/files/styles/medium/public/xLogo-INFOR-ELEA-ing.jpg?itok=vvsqT1pv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897" cy="3751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01BF51E" wp14:editId="7B977C33">
          <wp:extent cx="733635" cy="336195"/>
          <wp:effectExtent l="0" t="0" r="0" b="0"/>
          <wp:docPr id="1823" name="Immagine 18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 rotWithShape="1">
                  <a:blip r:embed="rId2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470" t="-14364" r="-8843" b="-26693"/>
                  <a:stretch/>
                </pic:blipFill>
                <pic:spPr bwMode="auto">
                  <a:xfrm>
                    <a:off x="0" y="0"/>
                    <a:ext cx="751784" cy="3445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D84BDEA" wp14:editId="6876B0EB">
          <wp:extent cx="716781" cy="339928"/>
          <wp:effectExtent l="0" t="0" r="7620" b="3175"/>
          <wp:docPr id="1824" name="Immagine 18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3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138" cy="3453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2C6E0B67" wp14:editId="14B834B4">
          <wp:extent cx="533550" cy="311728"/>
          <wp:effectExtent l="0" t="0" r="0" b="0"/>
          <wp:docPr id="1825" name="Immagine 18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/>
                  <pic:cNvPicPr>
                    <a:picLocks noChangeAspect="1" noChangeArrowheads="1"/>
                  </pic:cNvPicPr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827" cy="31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9CA9F66" wp14:editId="6D520D3B">
          <wp:extent cx="790042" cy="452152"/>
          <wp:effectExtent l="0" t="0" r="0" b="5080"/>
          <wp:docPr id="1826" name="Immagine 18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2"/>
                  <pic:cNvPicPr>
                    <a:picLocks noChangeAspect="1" noChangeArrowheads="1"/>
                  </pic:cNvPicPr>
                </pic:nvPicPr>
                <pic:blipFill rotWithShape="1">
                  <a:blip r:embed="rId2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97593" cy="45647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FD26FF7" wp14:editId="471E4759">
          <wp:extent cx="1059430" cy="314553"/>
          <wp:effectExtent l="0" t="0" r="7620" b="0"/>
          <wp:docPr id="1827" name="Immagine 18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/>
                  <pic:cNvPicPr>
                    <a:picLocks noChangeAspect="1" noChangeArrowheads="1"/>
                  </pic:cNvPicPr>
                </pic:nvPicPr>
                <pic:blipFill rotWithShape="1">
                  <a:blip r:embed="rId2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27342"/>
                  <a:stretch/>
                </pic:blipFill>
                <pic:spPr bwMode="auto">
                  <a:xfrm>
                    <a:off x="0" y="0"/>
                    <a:ext cx="1102976" cy="3274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6FA3FB78" wp14:editId="00F31825">
          <wp:extent cx="390404" cy="499498"/>
          <wp:effectExtent l="0" t="0" r="0" b="0"/>
          <wp:docPr id="1828" name="Immagine 18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4"/>
                  <pic:cNvPicPr>
                    <a:picLocks noChangeAspect="1" noChangeArrowheads="1"/>
                  </pic:cNvPicPr>
                </pic:nvPicPr>
                <pic:blipFill>
                  <a:blip r:embed="rId2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7539" cy="5086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08F1E623" wp14:editId="43168403">
          <wp:extent cx="966485" cy="438912"/>
          <wp:effectExtent l="0" t="0" r="5080" b="0"/>
          <wp:docPr id="1829" name="Immagine 18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/>
                  <pic:cNvPicPr>
                    <a:picLocks noChangeAspect="1" noChangeArrowheads="1"/>
                  </pic:cNvPicPr>
                </pic:nvPicPr>
                <pic:blipFill>
                  <a:blip r:embed="rId2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7729" cy="44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51D34E61" wp14:editId="3272B4F5">
          <wp:extent cx="541324" cy="541324"/>
          <wp:effectExtent l="0" t="0" r="0" b="0"/>
          <wp:docPr id="1830" name="Immagine 18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6"/>
                  <pic:cNvPicPr>
                    <a:picLocks noChangeAspect="1" noChangeArrowheads="1"/>
                  </pic:cNvPicPr>
                </pic:nvPicPr>
                <pic:blipFill>
                  <a:blip r:embed="rId3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619" cy="5436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</w:rPr>
      <w:drawing>
        <wp:inline distT="0" distB="0" distL="0" distR="0" wp14:anchorId="7594ED0C" wp14:editId="6D56E197">
          <wp:extent cx="882588" cy="380391"/>
          <wp:effectExtent l="0" t="0" r="0" b="635"/>
          <wp:docPr id="1831" name="Immagine 18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/>
                  <pic:cNvPicPr>
                    <a:picLocks noChangeAspect="1" noChangeArrowheads="1"/>
                  </pic:cNvPicPr>
                </pic:nvPicPr>
                <pic:blipFill>
                  <a:blip r:embed="rId3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734" cy="3877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F1077A" w14:textId="77777777" w:rsidR="006C495E" w:rsidRPr="00482C0A" w:rsidRDefault="006C495E" w:rsidP="00515003">
    <w:pPr>
      <w:pStyle w:val="Yltunniste"/>
      <w:tabs>
        <w:tab w:val="center" w:pos="4962"/>
      </w:tabs>
      <w:spacing w:before="200" w:after="0"/>
      <w:rPr>
        <w:rFonts w:cs="Arial"/>
        <w:bCs/>
        <w:lang w:val="en-US"/>
      </w:rPr>
    </w:pPr>
    <w:r>
      <w:rPr>
        <w:rStyle w:val="OtsikkoChar"/>
        <w:rFonts w:cs="Arial"/>
        <w:bCs/>
        <w:noProof/>
        <w:sz w:val="18"/>
        <w:szCs w:val="18"/>
        <w:lang w:val="en-GB"/>
      </w:rPr>
      <w:drawing>
        <wp:anchor distT="0" distB="0" distL="114300" distR="114300" simplePos="0" relativeHeight="251673088" behindDoc="0" locked="0" layoutInCell="1" allowOverlap="1" wp14:anchorId="73B88991" wp14:editId="09826D01">
          <wp:simplePos x="0" y="0"/>
          <wp:positionH relativeFrom="column">
            <wp:posOffset>-741045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/>
          <wp:docPr id="1832" name="Immagine 17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855335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15003">
      <w:rPr>
        <w:rStyle w:val="Sivunumero"/>
        <w:rFonts w:cs="Arial"/>
        <w:bCs/>
        <w:lang w:val="en-GB"/>
      </w:rPr>
      <w:t>P</w:t>
    </w:r>
    <w:r w:rsidRPr="00515003">
      <w:rPr>
        <w:rFonts w:cs="Arial"/>
        <w:bCs/>
        <w:lang w:val="en-GB"/>
      </w:rPr>
      <w:t xml:space="preserve">age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PAGE </w:instrText>
    </w:r>
    <w:r w:rsidRPr="00515003">
      <w:rPr>
        <w:rFonts w:cs="Arial"/>
        <w:bCs/>
      </w:rPr>
      <w:fldChar w:fldCharType="separate"/>
    </w:r>
    <w:r>
      <w:rPr>
        <w:rFonts w:cs="Arial"/>
        <w:bCs/>
        <w:noProof/>
        <w:lang w:val="en-GB"/>
      </w:rPr>
      <w:t>2</w:t>
    </w:r>
    <w:r w:rsidRPr="00515003">
      <w:rPr>
        <w:rFonts w:cs="Arial"/>
        <w:bCs/>
      </w:rPr>
      <w:fldChar w:fldCharType="end"/>
    </w:r>
    <w:r w:rsidRPr="00515003">
      <w:rPr>
        <w:rFonts w:cs="Arial"/>
        <w:bCs/>
        <w:lang w:val="en-GB"/>
      </w:rPr>
      <w:t xml:space="preserve"> of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NUMPAGES </w:instrText>
    </w:r>
    <w:r w:rsidRPr="00515003">
      <w:rPr>
        <w:rFonts w:cs="Arial"/>
        <w:bCs/>
      </w:rPr>
      <w:fldChar w:fldCharType="separate"/>
    </w:r>
    <w:r>
      <w:rPr>
        <w:rFonts w:cs="Arial"/>
        <w:bCs/>
        <w:noProof/>
        <w:lang w:val="en-GB"/>
      </w:rPr>
      <w:t>2</w:t>
    </w:r>
    <w:r w:rsidRPr="00515003">
      <w:rPr>
        <w:rFonts w:cs="Arial"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A61EF3" w14:textId="77777777" w:rsidR="00EA1A62" w:rsidRDefault="00EA1A62">
      <w:r>
        <w:separator/>
      </w:r>
    </w:p>
  </w:footnote>
  <w:footnote w:type="continuationSeparator" w:id="0">
    <w:p w14:paraId="154E8849" w14:textId="77777777" w:rsidR="00EA1A62" w:rsidRDefault="00EA1A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FD309D" w14:textId="588CE13C" w:rsidR="006C495E" w:rsidRPr="005F438E" w:rsidRDefault="006C495E" w:rsidP="00450E32">
    <w:pPr>
      <w:pStyle w:val="Otsikko"/>
      <w:pBdr>
        <w:bottom w:val="single" w:sz="8" w:space="1" w:color="5B9BD5" w:themeColor="accent1"/>
      </w:pBdr>
      <w:spacing w:before="0"/>
      <w:jc w:val="left"/>
      <w:rPr>
        <w:sz w:val="14"/>
        <w:szCs w:val="14"/>
        <w:lang w:val="en-GB" w:eastAsia="en-US"/>
      </w:rPr>
    </w:pPr>
    <w:r w:rsidRPr="005F438E">
      <w:rPr>
        <w:noProof/>
        <w:lang w:val="en-GB"/>
      </w:rPr>
      <w:drawing>
        <wp:anchor distT="0" distB="0" distL="114300" distR="114300" simplePos="0" relativeHeight="251663872" behindDoc="1" locked="0" layoutInCell="1" allowOverlap="1" wp14:anchorId="269ED6C9" wp14:editId="01D2D9D4">
          <wp:simplePos x="0" y="0"/>
          <wp:positionH relativeFrom="column">
            <wp:posOffset>-56810</wp:posOffset>
          </wp:positionH>
          <wp:positionV relativeFrom="paragraph">
            <wp:posOffset>-268605</wp:posOffset>
          </wp:positionV>
          <wp:extent cx="906780" cy="859790"/>
          <wp:effectExtent l="0" t="0" r="7620" b="0"/>
          <wp:wrapTopAndBottom/>
          <wp:docPr id="44" name="Immagine 17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906780" cy="8597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F438E">
      <w:rPr>
        <w:noProof/>
        <w:lang w:val="en-GB" w:eastAsia="en-US"/>
      </w:rPr>
      <w:drawing>
        <wp:anchor distT="0" distB="0" distL="114300" distR="114300" simplePos="0" relativeHeight="251662848" behindDoc="1" locked="0" layoutInCell="1" allowOverlap="1" wp14:anchorId="17BBD0B9" wp14:editId="5A9354C3">
          <wp:simplePos x="0" y="0"/>
          <wp:positionH relativeFrom="column">
            <wp:posOffset>4489450</wp:posOffset>
          </wp:positionH>
          <wp:positionV relativeFrom="paragraph">
            <wp:posOffset>-359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45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B5A040" w14:textId="77777777" w:rsidR="006C495E" w:rsidRPr="00A67301" w:rsidRDefault="006C495E" w:rsidP="00A67301">
    <w:pPr>
      <w:pStyle w:val="Erottuvalainaus"/>
      <w:spacing w:before="0"/>
      <w:ind w:left="0" w:right="-6"/>
      <w:jc w:val="center"/>
      <w:rPr>
        <w:rFonts w:ascii="Bahnschrift" w:eastAsiaTheme="majorEastAsia" w:hAnsi="Bahnschrift"/>
        <w:i w:val="0"/>
        <w:iCs w:val="0"/>
        <w:sz w:val="44"/>
        <w:szCs w:val="44"/>
        <w:lang w:val="en-GB"/>
      </w:rPr>
    </w:pPr>
    <w:r w:rsidRPr="00A67301">
      <w:rPr>
        <w:rFonts w:ascii="Bahnschrift" w:eastAsiaTheme="majorEastAsia" w:hAnsi="Bahnschrift" w:cstheme="majorBidi"/>
        <w:b w:val="0"/>
        <w:noProof/>
        <w:color w:val="2E74B5" w:themeColor="accent1" w:themeShade="BF"/>
        <w:spacing w:val="5"/>
        <w:kern w:val="28"/>
        <w:sz w:val="40"/>
        <w:szCs w:val="40"/>
        <w:lang w:val="en-GB"/>
      </w:rPr>
      <w:drawing>
        <wp:anchor distT="0" distB="0" distL="114300" distR="114300" simplePos="0" relativeHeight="251665920" behindDoc="1" locked="0" layoutInCell="1" allowOverlap="1" wp14:anchorId="26C9B281" wp14:editId="22D1D27C">
          <wp:simplePos x="0" y="0"/>
          <wp:positionH relativeFrom="column">
            <wp:posOffset>4238349</wp:posOffset>
          </wp:positionH>
          <wp:positionV relativeFrom="paragraph">
            <wp:posOffset>-91440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47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A67301">
      <w:rPr>
        <w:rFonts w:ascii="Bahnschrift" w:eastAsiaTheme="majorEastAsia" w:hAnsi="Bahnschrift" w:cstheme="majorBidi"/>
        <w:b w:val="0"/>
        <w:noProof/>
        <w:color w:val="2E74B5" w:themeColor="accent1" w:themeShade="BF"/>
        <w:spacing w:val="5"/>
        <w:kern w:val="28"/>
        <w:sz w:val="40"/>
        <w:szCs w:val="40"/>
        <w:lang w:val="en-GB"/>
      </w:rPr>
      <w:drawing>
        <wp:anchor distT="0" distB="0" distL="114300" distR="114300" simplePos="0" relativeHeight="251666944" behindDoc="1" locked="0" layoutInCell="1" allowOverlap="1" wp14:anchorId="6684ADCB" wp14:editId="0B0C4148">
          <wp:simplePos x="0" y="0"/>
          <wp:positionH relativeFrom="column">
            <wp:posOffset>-34787</wp:posOffset>
          </wp:positionH>
          <wp:positionV relativeFrom="paragraph">
            <wp:posOffset>-323850</wp:posOffset>
          </wp:positionV>
          <wp:extent cx="1129030" cy="1070610"/>
          <wp:effectExtent l="0" t="0" r="0" b="0"/>
          <wp:wrapTopAndBottom/>
          <wp:docPr id="48" name="Immagine 17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1129030" cy="10706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 xml:space="preserve">Addressing the current and Future </w:t>
    </w:r>
    <w:proofErr w:type="spellStart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>skIll</w:t>
    </w:r>
    <w:proofErr w:type="spellEnd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 xml:space="preserve"> needs for sustainability, digitalization and the </w:t>
    </w:r>
    <w:proofErr w:type="gramStart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>bio-Economy</w:t>
    </w:r>
    <w:proofErr w:type="gramEnd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 xml:space="preserve"> in </w:t>
    </w:r>
    <w:proofErr w:type="spellStart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>agricuLture</w:t>
    </w:r>
    <w:proofErr w:type="spellEnd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 xml:space="preserve">: European skills </w:t>
    </w:r>
    <w:proofErr w:type="spellStart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>agenDa</w:t>
    </w:r>
    <w:proofErr w:type="spellEnd"/>
    <w:r w:rsidRPr="00A67301">
      <w:rPr>
        <w:rFonts w:ascii="Bahnschrift" w:eastAsiaTheme="majorEastAsia" w:hAnsi="Bahnschrift"/>
        <w:i w:val="0"/>
        <w:iCs w:val="0"/>
        <w:sz w:val="40"/>
        <w:szCs w:val="40"/>
        <w:lang w:val="en-GB"/>
      </w:rPr>
      <w:t xml:space="preserve"> and Strategy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3"/>
    <w:multiLevelType w:val="singleLevel"/>
    <w:tmpl w:val="79286FC4"/>
    <w:lvl w:ilvl="0">
      <w:start w:val="1"/>
      <w:numFmt w:val="bullet"/>
      <w:pStyle w:val="Merkittyluettelo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bullet"/>
      <w:suff w:val="nothing"/>
      <w:lvlText w:val="-"/>
      <w:lvlJc w:val="left"/>
      <w:pPr>
        <w:ind w:left="680" w:hanging="340"/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position w:val="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77B2EFD"/>
    <w:multiLevelType w:val="hybridMultilevel"/>
    <w:tmpl w:val="D8E6703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97ADA"/>
    <w:multiLevelType w:val="hybridMultilevel"/>
    <w:tmpl w:val="83108E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C9595D"/>
    <w:multiLevelType w:val="hybridMultilevel"/>
    <w:tmpl w:val="FCBECCD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FE5C86"/>
    <w:multiLevelType w:val="hybridMultilevel"/>
    <w:tmpl w:val="9AEA84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EE17E54"/>
    <w:multiLevelType w:val="multilevel"/>
    <w:tmpl w:val="F4C4CF06"/>
    <w:name w:val="ELList"/>
    <w:lvl w:ilvl="0">
      <w:start w:val="1"/>
      <w:numFmt w:val="decimal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432529E6"/>
    <w:multiLevelType w:val="hybridMultilevel"/>
    <w:tmpl w:val="CBE6E8D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492B47D0"/>
    <w:multiLevelType w:val="hybridMultilevel"/>
    <w:tmpl w:val="59E06FF8"/>
    <w:lvl w:ilvl="0" w:tplc="0410000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9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314" w:hanging="360"/>
      </w:pPr>
      <w:rPr>
        <w:rFonts w:ascii="Wingdings" w:hAnsi="Wingdings" w:hint="default"/>
      </w:rPr>
    </w:lvl>
  </w:abstractNum>
  <w:abstractNum w:abstractNumId="9" w15:restartNumberingAfterBreak="0">
    <w:nsid w:val="52C76454"/>
    <w:multiLevelType w:val="hybridMultilevel"/>
    <w:tmpl w:val="4EAED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6064D"/>
    <w:multiLevelType w:val="hybridMultilevel"/>
    <w:tmpl w:val="C0806F9A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7D2D99"/>
    <w:multiLevelType w:val="hybridMultilevel"/>
    <w:tmpl w:val="8274FCAC"/>
    <w:lvl w:ilvl="0" w:tplc="9E5CA57E"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823603"/>
    <w:multiLevelType w:val="hybridMultilevel"/>
    <w:tmpl w:val="A70A948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905A5"/>
    <w:multiLevelType w:val="hybridMultilevel"/>
    <w:tmpl w:val="9570935A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E770E9"/>
    <w:multiLevelType w:val="multilevel"/>
    <w:tmpl w:val="C97E8DF6"/>
    <w:lvl w:ilvl="0">
      <w:start w:val="1"/>
      <w:numFmt w:val="decimal"/>
      <w:pStyle w:val="Otsikko1"/>
      <w:lvlText w:val="%1"/>
      <w:lvlJc w:val="left"/>
      <w:pPr>
        <w:ind w:left="432" w:hanging="432"/>
      </w:pPr>
    </w:lvl>
    <w:lvl w:ilvl="1">
      <w:start w:val="1"/>
      <w:numFmt w:val="decimal"/>
      <w:pStyle w:val="Otsikko2"/>
      <w:lvlText w:val="%1.%2"/>
      <w:lvlJc w:val="left"/>
      <w:pPr>
        <w:ind w:left="576" w:hanging="576"/>
      </w:pPr>
    </w:lvl>
    <w:lvl w:ilvl="2">
      <w:start w:val="1"/>
      <w:numFmt w:val="decimal"/>
      <w:pStyle w:val="Otsikko3"/>
      <w:lvlText w:val="%1.%2.%3"/>
      <w:lvlJc w:val="left"/>
      <w:pPr>
        <w:ind w:left="720" w:hanging="720"/>
      </w:pPr>
    </w:lvl>
    <w:lvl w:ilvl="3">
      <w:start w:val="1"/>
      <w:numFmt w:val="decimal"/>
      <w:pStyle w:val="Otsikko4"/>
      <w:lvlText w:val="%1.%2.%3.%4"/>
      <w:lvlJc w:val="left"/>
      <w:pPr>
        <w:ind w:left="864" w:hanging="864"/>
      </w:pPr>
    </w:lvl>
    <w:lvl w:ilvl="4">
      <w:start w:val="1"/>
      <w:numFmt w:val="decimal"/>
      <w:pStyle w:val="Otsikko5"/>
      <w:lvlText w:val="%1.%2.%3.%4.%5"/>
      <w:lvlJc w:val="left"/>
      <w:pPr>
        <w:ind w:left="1008" w:hanging="1008"/>
      </w:pPr>
    </w:lvl>
    <w:lvl w:ilvl="5">
      <w:start w:val="1"/>
      <w:numFmt w:val="decimal"/>
      <w:pStyle w:val="Otsikko6"/>
      <w:lvlText w:val="%1.%2.%3.%4.%5.%6"/>
      <w:lvlJc w:val="left"/>
      <w:pPr>
        <w:ind w:left="1152" w:hanging="1152"/>
      </w:pPr>
    </w:lvl>
    <w:lvl w:ilvl="6">
      <w:start w:val="1"/>
      <w:numFmt w:val="decimal"/>
      <w:pStyle w:val="Otsikk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Otsikk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Otsikko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76B136FB"/>
    <w:multiLevelType w:val="hybridMultilevel"/>
    <w:tmpl w:val="DDBCF6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80775E4"/>
    <w:multiLevelType w:val="hybridMultilevel"/>
    <w:tmpl w:val="6BECA4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E24DA5"/>
    <w:multiLevelType w:val="hybridMultilevel"/>
    <w:tmpl w:val="F79CAA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FB4860"/>
    <w:multiLevelType w:val="hybridMultilevel"/>
    <w:tmpl w:val="A6246148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2"/>
  </w:num>
  <w:num w:numId="4">
    <w:abstractNumId w:val="16"/>
  </w:num>
  <w:num w:numId="5">
    <w:abstractNumId w:val="18"/>
  </w:num>
  <w:num w:numId="6">
    <w:abstractNumId w:val="7"/>
  </w:num>
  <w:num w:numId="7">
    <w:abstractNumId w:val="4"/>
  </w:num>
  <w:num w:numId="8">
    <w:abstractNumId w:val="12"/>
  </w:num>
  <w:num w:numId="9">
    <w:abstractNumId w:val="9"/>
  </w:num>
  <w:num w:numId="10">
    <w:abstractNumId w:val="8"/>
  </w:num>
  <w:num w:numId="11">
    <w:abstractNumId w:val="15"/>
  </w:num>
  <w:num w:numId="12">
    <w:abstractNumId w:val="17"/>
  </w:num>
  <w:num w:numId="13">
    <w:abstractNumId w:val="5"/>
  </w:num>
  <w:num w:numId="14">
    <w:abstractNumId w:val="3"/>
  </w:num>
  <w:num w:numId="15">
    <w:abstractNumId w:val="10"/>
  </w:num>
  <w:num w:numId="16">
    <w:abstractNumId w:val="11"/>
  </w:num>
  <w:num w:numId="17">
    <w:abstractNumId w:val="13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E0NLMwNzczsLQ0NzRQ0lEKTi0uzszPAykwrAUAfC9D5CwAAAA="/>
    <w:docVar w:name="dgnword-docGUID" w:val="{300455B3-5A3B-4440-8612-AEF8549B80CD}"/>
    <w:docVar w:name="dgnword-eventsink" w:val="184474816"/>
  </w:docVars>
  <w:rsids>
    <w:rsidRoot w:val="005A5E56"/>
    <w:rsid w:val="0000130B"/>
    <w:rsid w:val="00004B90"/>
    <w:rsid w:val="00005D5F"/>
    <w:rsid w:val="00013606"/>
    <w:rsid w:val="00026683"/>
    <w:rsid w:val="0003067D"/>
    <w:rsid w:val="00031B06"/>
    <w:rsid w:val="000343DA"/>
    <w:rsid w:val="00057453"/>
    <w:rsid w:val="00057666"/>
    <w:rsid w:val="000576A1"/>
    <w:rsid w:val="000672C9"/>
    <w:rsid w:val="00067CEB"/>
    <w:rsid w:val="0007708E"/>
    <w:rsid w:val="00077B59"/>
    <w:rsid w:val="00081139"/>
    <w:rsid w:val="000906B5"/>
    <w:rsid w:val="000934C1"/>
    <w:rsid w:val="00094066"/>
    <w:rsid w:val="00096105"/>
    <w:rsid w:val="000A3812"/>
    <w:rsid w:val="000B2531"/>
    <w:rsid w:val="000B2819"/>
    <w:rsid w:val="000B6E00"/>
    <w:rsid w:val="000D1088"/>
    <w:rsid w:val="000D305C"/>
    <w:rsid w:val="000D37B3"/>
    <w:rsid w:val="000D4022"/>
    <w:rsid w:val="000D458E"/>
    <w:rsid w:val="000D5F22"/>
    <w:rsid w:val="000E29B0"/>
    <w:rsid w:val="000F1DBC"/>
    <w:rsid w:val="00111DE0"/>
    <w:rsid w:val="00115B22"/>
    <w:rsid w:val="001171FC"/>
    <w:rsid w:val="00123A58"/>
    <w:rsid w:val="001257EA"/>
    <w:rsid w:val="0013109C"/>
    <w:rsid w:val="00141A5D"/>
    <w:rsid w:val="00163CDA"/>
    <w:rsid w:val="00164257"/>
    <w:rsid w:val="00180BFE"/>
    <w:rsid w:val="00181432"/>
    <w:rsid w:val="00190254"/>
    <w:rsid w:val="00196D0D"/>
    <w:rsid w:val="00197E1F"/>
    <w:rsid w:val="001A060F"/>
    <w:rsid w:val="001B0F06"/>
    <w:rsid w:val="001B27A3"/>
    <w:rsid w:val="001C401F"/>
    <w:rsid w:val="001C4AFF"/>
    <w:rsid w:val="001C4ECA"/>
    <w:rsid w:val="001D49DE"/>
    <w:rsid w:val="001E0AB6"/>
    <w:rsid w:val="001E24C0"/>
    <w:rsid w:val="001F4504"/>
    <w:rsid w:val="001F7699"/>
    <w:rsid w:val="00205362"/>
    <w:rsid w:val="00205491"/>
    <w:rsid w:val="00217DE8"/>
    <w:rsid w:val="002310B7"/>
    <w:rsid w:val="002326FD"/>
    <w:rsid w:val="00240487"/>
    <w:rsid w:val="00243FBA"/>
    <w:rsid w:val="002516E8"/>
    <w:rsid w:val="002569BF"/>
    <w:rsid w:val="00257462"/>
    <w:rsid w:val="00261CF1"/>
    <w:rsid w:val="00272A76"/>
    <w:rsid w:val="00277300"/>
    <w:rsid w:val="00283161"/>
    <w:rsid w:val="00291492"/>
    <w:rsid w:val="002A1CE3"/>
    <w:rsid w:val="002A32E2"/>
    <w:rsid w:val="002A34D2"/>
    <w:rsid w:val="002A7D6A"/>
    <w:rsid w:val="002B22D1"/>
    <w:rsid w:val="002B2490"/>
    <w:rsid w:val="002B4CBB"/>
    <w:rsid w:val="002C27D8"/>
    <w:rsid w:val="002C3118"/>
    <w:rsid w:val="002C37A8"/>
    <w:rsid w:val="002D1F0A"/>
    <w:rsid w:val="002D582C"/>
    <w:rsid w:val="002D5928"/>
    <w:rsid w:val="002E1FB6"/>
    <w:rsid w:val="002E325A"/>
    <w:rsid w:val="002F1F91"/>
    <w:rsid w:val="00300157"/>
    <w:rsid w:val="00300EDE"/>
    <w:rsid w:val="003016D7"/>
    <w:rsid w:val="003107FD"/>
    <w:rsid w:val="00313515"/>
    <w:rsid w:val="00314E60"/>
    <w:rsid w:val="00322EFE"/>
    <w:rsid w:val="00327905"/>
    <w:rsid w:val="003308A4"/>
    <w:rsid w:val="00334097"/>
    <w:rsid w:val="00341002"/>
    <w:rsid w:val="00341CD9"/>
    <w:rsid w:val="00343950"/>
    <w:rsid w:val="003612F8"/>
    <w:rsid w:val="00371B50"/>
    <w:rsid w:val="00385DA3"/>
    <w:rsid w:val="00391389"/>
    <w:rsid w:val="003944B7"/>
    <w:rsid w:val="00396923"/>
    <w:rsid w:val="003A1B15"/>
    <w:rsid w:val="003A4976"/>
    <w:rsid w:val="003A7819"/>
    <w:rsid w:val="003C2B33"/>
    <w:rsid w:val="003D7D76"/>
    <w:rsid w:val="003E200C"/>
    <w:rsid w:val="003E323D"/>
    <w:rsid w:val="003E3AD4"/>
    <w:rsid w:val="003E453A"/>
    <w:rsid w:val="003E540B"/>
    <w:rsid w:val="003E6DD0"/>
    <w:rsid w:val="003E77D8"/>
    <w:rsid w:val="003F0DA9"/>
    <w:rsid w:val="0040399A"/>
    <w:rsid w:val="0041778A"/>
    <w:rsid w:val="00420117"/>
    <w:rsid w:val="00430D8F"/>
    <w:rsid w:val="00431B77"/>
    <w:rsid w:val="00431D93"/>
    <w:rsid w:val="00433C0F"/>
    <w:rsid w:val="00450E32"/>
    <w:rsid w:val="00464239"/>
    <w:rsid w:val="00473E28"/>
    <w:rsid w:val="00476490"/>
    <w:rsid w:val="004764E9"/>
    <w:rsid w:val="00481F90"/>
    <w:rsid w:val="00482C0A"/>
    <w:rsid w:val="00484600"/>
    <w:rsid w:val="00484857"/>
    <w:rsid w:val="004A298A"/>
    <w:rsid w:val="004A3910"/>
    <w:rsid w:val="004A65D0"/>
    <w:rsid w:val="004A681F"/>
    <w:rsid w:val="004A7869"/>
    <w:rsid w:val="004B4986"/>
    <w:rsid w:val="004B62C1"/>
    <w:rsid w:val="004C0C4E"/>
    <w:rsid w:val="004D26FB"/>
    <w:rsid w:val="004D43FC"/>
    <w:rsid w:val="004E31DE"/>
    <w:rsid w:val="004E4BAD"/>
    <w:rsid w:val="004F1DE3"/>
    <w:rsid w:val="004F4952"/>
    <w:rsid w:val="004F4C16"/>
    <w:rsid w:val="00506BDA"/>
    <w:rsid w:val="00506E83"/>
    <w:rsid w:val="005078D5"/>
    <w:rsid w:val="00515003"/>
    <w:rsid w:val="005150F9"/>
    <w:rsid w:val="005267C9"/>
    <w:rsid w:val="00527674"/>
    <w:rsid w:val="00532FFC"/>
    <w:rsid w:val="00537010"/>
    <w:rsid w:val="00543508"/>
    <w:rsid w:val="00547A92"/>
    <w:rsid w:val="005550B2"/>
    <w:rsid w:val="005611C5"/>
    <w:rsid w:val="00562C00"/>
    <w:rsid w:val="00565305"/>
    <w:rsid w:val="00565F03"/>
    <w:rsid w:val="0057080F"/>
    <w:rsid w:val="005709D6"/>
    <w:rsid w:val="00570F70"/>
    <w:rsid w:val="005718C1"/>
    <w:rsid w:val="00571FA9"/>
    <w:rsid w:val="00576519"/>
    <w:rsid w:val="00586292"/>
    <w:rsid w:val="005909D8"/>
    <w:rsid w:val="005919FF"/>
    <w:rsid w:val="00591C98"/>
    <w:rsid w:val="005A477F"/>
    <w:rsid w:val="005A4C4F"/>
    <w:rsid w:val="005A5E56"/>
    <w:rsid w:val="005B09E9"/>
    <w:rsid w:val="005B30E1"/>
    <w:rsid w:val="005B6364"/>
    <w:rsid w:val="005B77EE"/>
    <w:rsid w:val="005C0D86"/>
    <w:rsid w:val="005C61FE"/>
    <w:rsid w:val="005D4CDC"/>
    <w:rsid w:val="005E04DE"/>
    <w:rsid w:val="005E0690"/>
    <w:rsid w:val="005E1063"/>
    <w:rsid w:val="005E1361"/>
    <w:rsid w:val="005E2962"/>
    <w:rsid w:val="005E4A36"/>
    <w:rsid w:val="005F438E"/>
    <w:rsid w:val="00603869"/>
    <w:rsid w:val="00604EA3"/>
    <w:rsid w:val="006125EF"/>
    <w:rsid w:val="00621B22"/>
    <w:rsid w:val="00621EBE"/>
    <w:rsid w:val="00637222"/>
    <w:rsid w:val="00640C66"/>
    <w:rsid w:val="00647B54"/>
    <w:rsid w:val="00661073"/>
    <w:rsid w:val="00674A54"/>
    <w:rsid w:val="006828CA"/>
    <w:rsid w:val="00685BFC"/>
    <w:rsid w:val="006A124E"/>
    <w:rsid w:val="006A138C"/>
    <w:rsid w:val="006B7A48"/>
    <w:rsid w:val="006B7A7B"/>
    <w:rsid w:val="006C495E"/>
    <w:rsid w:val="006D2528"/>
    <w:rsid w:val="006D269E"/>
    <w:rsid w:val="006D69CD"/>
    <w:rsid w:val="006E5DBF"/>
    <w:rsid w:val="00700E5A"/>
    <w:rsid w:val="00712B75"/>
    <w:rsid w:val="00725D97"/>
    <w:rsid w:val="0073166B"/>
    <w:rsid w:val="00743FA4"/>
    <w:rsid w:val="00751DCE"/>
    <w:rsid w:val="00752DA0"/>
    <w:rsid w:val="00753451"/>
    <w:rsid w:val="00753BD1"/>
    <w:rsid w:val="00755FDA"/>
    <w:rsid w:val="00763860"/>
    <w:rsid w:val="00766DEA"/>
    <w:rsid w:val="0077508C"/>
    <w:rsid w:val="00780252"/>
    <w:rsid w:val="00781966"/>
    <w:rsid w:val="00781C9C"/>
    <w:rsid w:val="0078320A"/>
    <w:rsid w:val="0078581F"/>
    <w:rsid w:val="00785E34"/>
    <w:rsid w:val="00793ADB"/>
    <w:rsid w:val="00796109"/>
    <w:rsid w:val="0079686E"/>
    <w:rsid w:val="007977BC"/>
    <w:rsid w:val="007A1A91"/>
    <w:rsid w:val="007A62B1"/>
    <w:rsid w:val="007B0FC9"/>
    <w:rsid w:val="007B5450"/>
    <w:rsid w:val="007C4E25"/>
    <w:rsid w:val="007C60B7"/>
    <w:rsid w:val="007E5D5A"/>
    <w:rsid w:val="007F0F37"/>
    <w:rsid w:val="007F2906"/>
    <w:rsid w:val="007F421A"/>
    <w:rsid w:val="007F64D9"/>
    <w:rsid w:val="0080041E"/>
    <w:rsid w:val="00815F0A"/>
    <w:rsid w:val="0081629B"/>
    <w:rsid w:val="00825F22"/>
    <w:rsid w:val="00826845"/>
    <w:rsid w:val="00844066"/>
    <w:rsid w:val="008458EA"/>
    <w:rsid w:val="00847E70"/>
    <w:rsid w:val="00850B23"/>
    <w:rsid w:val="008517C2"/>
    <w:rsid w:val="0085379F"/>
    <w:rsid w:val="0085383B"/>
    <w:rsid w:val="008737D4"/>
    <w:rsid w:val="00877FF1"/>
    <w:rsid w:val="00882224"/>
    <w:rsid w:val="00883BF8"/>
    <w:rsid w:val="0089149C"/>
    <w:rsid w:val="008946EF"/>
    <w:rsid w:val="0089710E"/>
    <w:rsid w:val="0089745C"/>
    <w:rsid w:val="008B047B"/>
    <w:rsid w:val="008B3256"/>
    <w:rsid w:val="008B7C12"/>
    <w:rsid w:val="008C2753"/>
    <w:rsid w:val="008C39D4"/>
    <w:rsid w:val="008D210B"/>
    <w:rsid w:val="008D424A"/>
    <w:rsid w:val="008D6BDA"/>
    <w:rsid w:val="008D7005"/>
    <w:rsid w:val="008E4166"/>
    <w:rsid w:val="008E5C4D"/>
    <w:rsid w:val="008E620E"/>
    <w:rsid w:val="008F1042"/>
    <w:rsid w:val="008F46DA"/>
    <w:rsid w:val="008F4BA7"/>
    <w:rsid w:val="008F54E5"/>
    <w:rsid w:val="008F5781"/>
    <w:rsid w:val="009002EC"/>
    <w:rsid w:val="00913C3A"/>
    <w:rsid w:val="00914F11"/>
    <w:rsid w:val="00916E89"/>
    <w:rsid w:val="0092134A"/>
    <w:rsid w:val="0092584C"/>
    <w:rsid w:val="00944D3C"/>
    <w:rsid w:val="0095447E"/>
    <w:rsid w:val="0095652D"/>
    <w:rsid w:val="00961137"/>
    <w:rsid w:val="00963E3D"/>
    <w:rsid w:val="009641AA"/>
    <w:rsid w:val="00966AF5"/>
    <w:rsid w:val="00984C3F"/>
    <w:rsid w:val="0098532A"/>
    <w:rsid w:val="00987726"/>
    <w:rsid w:val="009970A5"/>
    <w:rsid w:val="009A0AE5"/>
    <w:rsid w:val="009A64CE"/>
    <w:rsid w:val="009A6D3E"/>
    <w:rsid w:val="009B01BF"/>
    <w:rsid w:val="009B2583"/>
    <w:rsid w:val="009B345F"/>
    <w:rsid w:val="009B6590"/>
    <w:rsid w:val="009C00D4"/>
    <w:rsid w:val="009C3C33"/>
    <w:rsid w:val="009C47BE"/>
    <w:rsid w:val="009C47D9"/>
    <w:rsid w:val="009C5202"/>
    <w:rsid w:val="009C5DE6"/>
    <w:rsid w:val="009C6887"/>
    <w:rsid w:val="009C7995"/>
    <w:rsid w:val="009D08CE"/>
    <w:rsid w:val="009D652A"/>
    <w:rsid w:val="009E4954"/>
    <w:rsid w:val="009E4B16"/>
    <w:rsid w:val="009F24CD"/>
    <w:rsid w:val="009F4E4D"/>
    <w:rsid w:val="009F5E9A"/>
    <w:rsid w:val="009F70A2"/>
    <w:rsid w:val="00A00A6C"/>
    <w:rsid w:val="00A1090C"/>
    <w:rsid w:val="00A10F65"/>
    <w:rsid w:val="00A21323"/>
    <w:rsid w:val="00A303E7"/>
    <w:rsid w:val="00A31826"/>
    <w:rsid w:val="00A32E8A"/>
    <w:rsid w:val="00A32FDC"/>
    <w:rsid w:val="00A36DF0"/>
    <w:rsid w:val="00A42EC3"/>
    <w:rsid w:val="00A43964"/>
    <w:rsid w:val="00A528BB"/>
    <w:rsid w:val="00A617D9"/>
    <w:rsid w:val="00A61A0B"/>
    <w:rsid w:val="00A6297E"/>
    <w:rsid w:val="00A67301"/>
    <w:rsid w:val="00A70756"/>
    <w:rsid w:val="00A72DFA"/>
    <w:rsid w:val="00A757D8"/>
    <w:rsid w:val="00A8008D"/>
    <w:rsid w:val="00AA096A"/>
    <w:rsid w:val="00AA1EE3"/>
    <w:rsid w:val="00AA26F4"/>
    <w:rsid w:val="00AA302B"/>
    <w:rsid w:val="00AB108E"/>
    <w:rsid w:val="00AB7475"/>
    <w:rsid w:val="00AC1172"/>
    <w:rsid w:val="00AC2C13"/>
    <w:rsid w:val="00AC4543"/>
    <w:rsid w:val="00AC5FA1"/>
    <w:rsid w:val="00AC6EA7"/>
    <w:rsid w:val="00AD3D68"/>
    <w:rsid w:val="00AE2245"/>
    <w:rsid w:val="00AE23D9"/>
    <w:rsid w:val="00AE331E"/>
    <w:rsid w:val="00AF0074"/>
    <w:rsid w:val="00AF5815"/>
    <w:rsid w:val="00AF5987"/>
    <w:rsid w:val="00AF5D5E"/>
    <w:rsid w:val="00AF7B3E"/>
    <w:rsid w:val="00B00A9A"/>
    <w:rsid w:val="00B0280E"/>
    <w:rsid w:val="00B11F41"/>
    <w:rsid w:val="00B21BCE"/>
    <w:rsid w:val="00B30007"/>
    <w:rsid w:val="00B40A46"/>
    <w:rsid w:val="00B42373"/>
    <w:rsid w:val="00B536AD"/>
    <w:rsid w:val="00B57929"/>
    <w:rsid w:val="00B639C6"/>
    <w:rsid w:val="00B67852"/>
    <w:rsid w:val="00B77696"/>
    <w:rsid w:val="00B82124"/>
    <w:rsid w:val="00B84831"/>
    <w:rsid w:val="00B850C4"/>
    <w:rsid w:val="00B92482"/>
    <w:rsid w:val="00B945FC"/>
    <w:rsid w:val="00BA45F8"/>
    <w:rsid w:val="00BA760A"/>
    <w:rsid w:val="00BB6FE4"/>
    <w:rsid w:val="00BC6406"/>
    <w:rsid w:val="00BD253A"/>
    <w:rsid w:val="00BD3C5C"/>
    <w:rsid w:val="00BD68F8"/>
    <w:rsid w:val="00BD6D7B"/>
    <w:rsid w:val="00BE16D2"/>
    <w:rsid w:val="00BF3067"/>
    <w:rsid w:val="00BF3A7D"/>
    <w:rsid w:val="00C13945"/>
    <w:rsid w:val="00C149B2"/>
    <w:rsid w:val="00C1572F"/>
    <w:rsid w:val="00C21141"/>
    <w:rsid w:val="00C23020"/>
    <w:rsid w:val="00C25BC3"/>
    <w:rsid w:val="00C275B2"/>
    <w:rsid w:val="00C350DF"/>
    <w:rsid w:val="00C36609"/>
    <w:rsid w:val="00C370E0"/>
    <w:rsid w:val="00C376B7"/>
    <w:rsid w:val="00C42583"/>
    <w:rsid w:val="00C426D9"/>
    <w:rsid w:val="00C42ACC"/>
    <w:rsid w:val="00C462B5"/>
    <w:rsid w:val="00C51110"/>
    <w:rsid w:val="00C51330"/>
    <w:rsid w:val="00C52E3E"/>
    <w:rsid w:val="00C53696"/>
    <w:rsid w:val="00C56978"/>
    <w:rsid w:val="00C56A6C"/>
    <w:rsid w:val="00C66446"/>
    <w:rsid w:val="00C834D5"/>
    <w:rsid w:val="00C87452"/>
    <w:rsid w:val="00C92554"/>
    <w:rsid w:val="00C9566F"/>
    <w:rsid w:val="00C95B54"/>
    <w:rsid w:val="00C968C2"/>
    <w:rsid w:val="00CA7365"/>
    <w:rsid w:val="00CB12F7"/>
    <w:rsid w:val="00CC3CED"/>
    <w:rsid w:val="00CC6028"/>
    <w:rsid w:val="00CD4AAB"/>
    <w:rsid w:val="00CD5998"/>
    <w:rsid w:val="00CD6BE6"/>
    <w:rsid w:val="00CD6FDD"/>
    <w:rsid w:val="00CE5FB6"/>
    <w:rsid w:val="00CF3D4D"/>
    <w:rsid w:val="00D001D6"/>
    <w:rsid w:val="00D0027C"/>
    <w:rsid w:val="00D00A0C"/>
    <w:rsid w:val="00D12AB6"/>
    <w:rsid w:val="00D12D06"/>
    <w:rsid w:val="00D15949"/>
    <w:rsid w:val="00D20424"/>
    <w:rsid w:val="00D2163A"/>
    <w:rsid w:val="00D2169B"/>
    <w:rsid w:val="00D27A2B"/>
    <w:rsid w:val="00D43B1F"/>
    <w:rsid w:val="00D47916"/>
    <w:rsid w:val="00D479A1"/>
    <w:rsid w:val="00D51547"/>
    <w:rsid w:val="00D51BD3"/>
    <w:rsid w:val="00D52D30"/>
    <w:rsid w:val="00D52DFB"/>
    <w:rsid w:val="00D63CEB"/>
    <w:rsid w:val="00D66A74"/>
    <w:rsid w:val="00D67CAC"/>
    <w:rsid w:val="00D70D66"/>
    <w:rsid w:val="00D75362"/>
    <w:rsid w:val="00D80A9B"/>
    <w:rsid w:val="00D86519"/>
    <w:rsid w:val="00D86E65"/>
    <w:rsid w:val="00D92261"/>
    <w:rsid w:val="00DB2041"/>
    <w:rsid w:val="00DB5B8B"/>
    <w:rsid w:val="00DC270C"/>
    <w:rsid w:val="00DD16CD"/>
    <w:rsid w:val="00DD2C0B"/>
    <w:rsid w:val="00DD6681"/>
    <w:rsid w:val="00DE1379"/>
    <w:rsid w:val="00DE6BBD"/>
    <w:rsid w:val="00DE6D5A"/>
    <w:rsid w:val="00DF0C33"/>
    <w:rsid w:val="00DF377B"/>
    <w:rsid w:val="00E0791D"/>
    <w:rsid w:val="00E10E3D"/>
    <w:rsid w:val="00E11FC2"/>
    <w:rsid w:val="00E166AA"/>
    <w:rsid w:val="00E31E61"/>
    <w:rsid w:val="00E364F4"/>
    <w:rsid w:val="00E37D62"/>
    <w:rsid w:val="00E420BB"/>
    <w:rsid w:val="00E526AB"/>
    <w:rsid w:val="00E5354C"/>
    <w:rsid w:val="00E54339"/>
    <w:rsid w:val="00E54565"/>
    <w:rsid w:val="00E56B4C"/>
    <w:rsid w:val="00E64784"/>
    <w:rsid w:val="00E66E35"/>
    <w:rsid w:val="00E72BE7"/>
    <w:rsid w:val="00E7338E"/>
    <w:rsid w:val="00E74DE9"/>
    <w:rsid w:val="00E832A5"/>
    <w:rsid w:val="00E8505B"/>
    <w:rsid w:val="00E8641E"/>
    <w:rsid w:val="00E87CE2"/>
    <w:rsid w:val="00E92E6E"/>
    <w:rsid w:val="00EA0B54"/>
    <w:rsid w:val="00EA1A62"/>
    <w:rsid w:val="00EA52F9"/>
    <w:rsid w:val="00EA752A"/>
    <w:rsid w:val="00EA75AA"/>
    <w:rsid w:val="00EB365C"/>
    <w:rsid w:val="00EC3F04"/>
    <w:rsid w:val="00EC6630"/>
    <w:rsid w:val="00ED0601"/>
    <w:rsid w:val="00ED3172"/>
    <w:rsid w:val="00EE6EAA"/>
    <w:rsid w:val="00EF612D"/>
    <w:rsid w:val="00F005FB"/>
    <w:rsid w:val="00F049E7"/>
    <w:rsid w:val="00F066FC"/>
    <w:rsid w:val="00F22989"/>
    <w:rsid w:val="00F26905"/>
    <w:rsid w:val="00F30E6A"/>
    <w:rsid w:val="00F3532F"/>
    <w:rsid w:val="00F40643"/>
    <w:rsid w:val="00F41E46"/>
    <w:rsid w:val="00F51BEA"/>
    <w:rsid w:val="00F55F1F"/>
    <w:rsid w:val="00F56BB6"/>
    <w:rsid w:val="00F60519"/>
    <w:rsid w:val="00F661B4"/>
    <w:rsid w:val="00F66764"/>
    <w:rsid w:val="00F70F94"/>
    <w:rsid w:val="00F74B21"/>
    <w:rsid w:val="00F773DE"/>
    <w:rsid w:val="00F77EC3"/>
    <w:rsid w:val="00F80BCE"/>
    <w:rsid w:val="00F82A42"/>
    <w:rsid w:val="00F836DD"/>
    <w:rsid w:val="00F86196"/>
    <w:rsid w:val="00F86EA9"/>
    <w:rsid w:val="00F91F37"/>
    <w:rsid w:val="00F93F81"/>
    <w:rsid w:val="00FA048A"/>
    <w:rsid w:val="00FA4DA6"/>
    <w:rsid w:val="00FA6C43"/>
    <w:rsid w:val="00FC45A2"/>
    <w:rsid w:val="00FC7368"/>
    <w:rsid w:val="00FD008D"/>
    <w:rsid w:val="00FD3E4C"/>
    <w:rsid w:val="00FE1753"/>
    <w:rsid w:val="00FE2362"/>
    <w:rsid w:val="00FE3DE2"/>
    <w:rsid w:val="00FE5EA5"/>
    <w:rsid w:val="00FF1384"/>
    <w:rsid w:val="00FF2862"/>
    <w:rsid w:val="00FF34EE"/>
    <w:rsid w:val="00FF5D51"/>
    <w:rsid w:val="00FF6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8F2E6AE"/>
  <w15:docId w15:val="{A18E16CC-3B15-42C1-80EE-EAD79D261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i">
    <w:name w:val="Normal"/>
    <w:qFormat/>
    <w:rsid w:val="0040399A"/>
    <w:pPr>
      <w:spacing w:before="240" w:after="120"/>
    </w:pPr>
    <w:rPr>
      <w:lang w:val="fi-FI"/>
    </w:rPr>
  </w:style>
  <w:style w:type="paragraph" w:styleId="Otsikko1">
    <w:name w:val="heading 1"/>
    <w:aliases w:val="Tittle1"/>
    <w:basedOn w:val="Normaali"/>
    <w:next w:val="Normaali"/>
    <w:link w:val="Otsikko1Char"/>
    <w:qFormat/>
    <w:rsid w:val="009E4B16"/>
    <w:pPr>
      <w:keepNext/>
      <w:keepLines/>
      <w:numPr>
        <w:numId w:val="2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paragraph" w:styleId="Otsikko2">
    <w:name w:val="heading 2"/>
    <w:aliases w:val="Tittle 2"/>
    <w:basedOn w:val="Normaali"/>
    <w:next w:val="Normaali"/>
    <w:link w:val="Otsikko2Char"/>
    <w:unhideWhenUsed/>
    <w:qFormat/>
    <w:rsid w:val="00F773DE"/>
    <w:pPr>
      <w:keepNext/>
      <w:keepLines/>
      <w:numPr>
        <w:ilvl w:val="1"/>
        <w:numId w:val="2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Otsikko3">
    <w:name w:val="heading 3"/>
    <w:aliases w:val="Tittle 3"/>
    <w:basedOn w:val="Normaali"/>
    <w:next w:val="Normaali"/>
    <w:link w:val="Otsikko3Char"/>
    <w:unhideWhenUsed/>
    <w:qFormat/>
    <w:rsid w:val="005718C1"/>
    <w:pPr>
      <w:keepNext/>
      <w:keepLines/>
      <w:numPr>
        <w:ilvl w:val="2"/>
        <w:numId w:val="2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paragraph" w:styleId="Otsikko4">
    <w:name w:val="heading 4"/>
    <w:basedOn w:val="Normaali"/>
    <w:next w:val="Normaali"/>
    <w:link w:val="Otsikko4Char"/>
    <w:unhideWhenUsed/>
    <w:qFormat/>
    <w:rsid w:val="00F773DE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paragraph" w:styleId="Otsikko5">
    <w:name w:val="heading 5"/>
    <w:aliases w:val="h5,Second Subheading"/>
    <w:basedOn w:val="Normaali"/>
    <w:next w:val="Normaali"/>
    <w:link w:val="Otsikko5Char"/>
    <w:unhideWhenUsed/>
    <w:qFormat/>
    <w:rsid w:val="00FE1753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Otsikko6">
    <w:name w:val="heading 6"/>
    <w:basedOn w:val="Normaali"/>
    <w:next w:val="Normaali"/>
    <w:link w:val="Otsikko6Char"/>
    <w:unhideWhenUsed/>
    <w:qFormat/>
    <w:rsid w:val="00FE1753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Otsikko7">
    <w:name w:val="heading 7"/>
    <w:basedOn w:val="Normaali"/>
    <w:next w:val="Normaali"/>
    <w:link w:val="Otsikko7Char"/>
    <w:uiPriority w:val="9"/>
    <w:unhideWhenUsed/>
    <w:qFormat/>
    <w:rsid w:val="00FE1753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Otsikko8">
    <w:name w:val="heading 8"/>
    <w:basedOn w:val="Normaali"/>
    <w:next w:val="Normaali"/>
    <w:link w:val="Otsikko8Char"/>
    <w:uiPriority w:val="9"/>
    <w:unhideWhenUsed/>
    <w:qFormat/>
    <w:rsid w:val="00FE1753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Otsikko9">
    <w:name w:val="heading 9"/>
    <w:basedOn w:val="Normaali"/>
    <w:next w:val="Normaali"/>
    <w:link w:val="Otsikko9Char"/>
    <w:uiPriority w:val="9"/>
    <w:unhideWhenUsed/>
    <w:qFormat/>
    <w:rsid w:val="00FE1753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Otsikko">
    <w:name w:val="Title"/>
    <w:basedOn w:val="Normaali"/>
    <w:next w:val="Normaali"/>
    <w:link w:val="OtsikkoChar"/>
    <w:uiPriority w:val="10"/>
    <w:qFormat/>
    <w:rsid w:val="009E4B16"/>
    <w:pPr>
      <w:pBdr>
        <w:bottom w:val="single" w:sz="8" w:space="4" w:color="5B9BD5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Yltunniste">
    <w:name w:val="header"/>
    <w:aliases w:val="Land"/>
    <w:basedOn w:val="Normaali"/>
    <w:link w:val="YltunnisteChar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customStyle="1" w:styleId="form">
    <w:name w:val="form"/>
    <w:basedOn w:val="Otsikko2"/>
    <w:pPr>
      <w:keepNext w:val="0"/>
      <w:pBdr>
        <w:top w:val="single" w:sz="6" w:space="3" w:color="auto" w:shadow="1"/>
        <w:left w:val="single" w:sz="6" w:space="3" w:color="auto" w:shadow="1"/>
        <w:bottom w:val="single" w:sz="6" w:space="3" w:color="auto" w:shadow="1"/>
        <w:right w:val="single" w:sz="6" w:space="3" w:color="auto" w:shadow="1"/>
      </w:pBdr>
      <w:spacing w:before="120"/>
      <w:ind w:right="141"/>
      <w:outlineLvl w:val="9"/>
    </w:pPr>
    <w:rPr>
      <w:rFonts w:ascii="Univers (W1)" w:hAnsi="Univers (W1)"/>
      <w:i/>
      <w:color w:val="FFFFFF"/>
    </w:rPr>
  </w:style>
  <w:style w:type="paragraph" w:customStyle="1" w:styleId="Level2">
    <w:name w:val="Level2"/>
    <w:basedOn w:val="Normaali"/>
    <w:pPr>
      <w:tabs>
        <w:tab w:val="right" w:pos="9000"/>
      </w:tabs>
      <w:spacing w:after="480"/>
      <w:ind w:left="1985" w:hanging="1985"/>
    </w:pPr>
    <w:rPr>
      <w:rFonts w:ascii="Arial" w:hAnsi="Arial"/>
      <w:szCs w:val="20"/>
    </w:rPr>
  </w:style>
  <w:style w:type="paragraph" w:customStyle="1" w:styleId="box">
    <w:name w:val="box"/>
    <w:basedOn w:val="Normaali"/>
    <w:pPr>
      <w:spacing w:before="120"/>
    </w:pPr>
    <w:rPr>
      <w:sz w:val="32"/>
      <w:szCs w:val="20"/>
    </w:rPr>
  </w:style>
  <w:style w:type="paragraph" w:customStyle="1" w:styleId="Epgrafe">
    <w:name w:val="Epígrafe"/>
    <w:basedOn w:val="Normaali"/>
    <w:next w:val="Normaali"/>
    <w:pPr>
      <w:spacing w:before="120"/>
    </w:pPr>
    <w:rPr>
      <w:rFonts w:ascii="Arial" w:hAnsi="Arial"/>
      <w:b/>
      <w:sz w:val="20"/>
      <w:szCs w:val="20"/>
    </w:rPr>
  </w:style>
  <w:style w:type="paragraph" w:styleId="Leipteksti">
    <w:name w:val="Body Text"/>
    <w:basedOn w:val="Normaali"/>
    <w:rPr>
      <w:rFonts w:ascii="CG Times (WN)" w:hAnsi="CG Times (WN)"/>
      <w:szCs w:val="20"/>
    </w:rPr>
  </w:style>
  <w:style w:type="character" w:styleId="Alaviitteenviite">
    <w:name w:val="footnote reference"/>
    <w:semiHidden/>
    <w:rPr>
      <w:vertAlign w:val="superscript"/>
    </w:rPr>
  </w:style>
  <w:style w:type="character" w:styleId="Hyperlinkki">
    <w:name w:val="Hyperlink"/>
    <w:uiPriority w:val="99"/>
    <w:rPr>
      <w:color w:val="0000FF"/>
      <w:u w:val="single"/>
    </w:rPr>
  </w:style>
  <w:style w:type="paragraph" w:styleId="Alaviitteenteksti">
    <w:name w:val="footnote text"/>
    <w:basedOn w:val="Normaali"/>
    <w:semiHidden/>
    <w:rPr>
      <w:rFonts w:ascii="Arial" w:hAnsi="Arial"/>
      <w:sz w:val="20"/>
      <w:szCs w:val="20"/>
    </w:rPr>
  </w:style>
  <w:style w:type="character" w:styleId="Sivunumero">
    <w:name w:val="page number"/>
    <w:basedOn w:val="Kappaleenoletusfontti"/>
  </w:style>
  <w:style w:type="paragraph" w:styleId="Alatunniste">
    <w:name w:val="footer"/>
    <w:basedOn w:val="Normaali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styleId="Leipteksti3">
    <w:name w:val="Body Text 3"/>
    <w:basedOn w:val="Normaali"/>
    <w:rPr>
      <w:szCs w:val="20"/>
      <w:lang w:eastAsia="el-GR"/>
    </w:rPr>
  </w:style>
  <w:style w:type="paragraph" w:styleId="Merkittyluettelo2">
    <w:name w:val="List Bullet 2"/>
    <w:basedOn w:val="Normaali"/>
    <w:autoRedefine/>
    <w:pPr>
      <w:numPr>
        <w:numId w:val="1"/>
      </w:numPr>
    </w:pPr>
    <w:rPr>
      <w:rFonts w:ascii="Courier New" w:hAnsi="Courier New"/>
      <w:szCs w:val="20"/>
      <w:lang w:eastAsia="el-GR"/>
    </w:rPr>
  </w:style>
  <w:style w:type="paragraph" w:customStyle="1" w:styleId="font5">
    <w:name w:val="font5"/>
    <w:basedOn w:val="Normaali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font6">
    <w:name w:val="font6"/>
    <w:basedOn w:val="Normaali"/>
    <w:pPr>
      <w:spacing w:before="100" w:beforeAutospacing="1" w:after="100" w:afterAutospacing="1"/>
    </w:pPr>
    <w:rPr>
      <w:rFonts w:ascii="Arial" w:eastAsia="Arial Unicode MS" w:hAnsi="Arial" w:cs="Arial"/>
      <w:b/>
      <w:bCs/>
      <w:sz w:val="20"/>
      <w:szCs w:val="20"/>
    </w:rPr>
  </w:style>
  <w:style w:type="paragraph" w:customStyle="1" w:styleId="font7">
    <w:name w:val="font7"/>
    <w:basedOn w:val="Normaali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xl24">
    <w:name w:val="xl24"/>
    <w:basedOn w:val="Normaali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25">
    <w:name w:val="xl25"/>
    <w:basedOn w:val="Normaali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26">
    <w:name w:val="xl26"/>
    <w:basedOn w:val="Normaali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27">
    <w:name w:val="xl27"/>
    <w:basedOn w:val="Normaali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8">
    <w:name w:val="xl28"/>
    <w:basedOn w:val="Normaali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9">
    <w:name w:val="xl29"/>
    <w:basedOn w:val="Normaali"/>
    <w:pPr>
      <w:spacing w:before="100" w:beforeAutospacing="1" w:after="100" w:afterAutospacing="1"/>
      <w:jc w:val="center"/>
    </w:pPr>
    <w:rPr>
      <w:rFonts w:ascii="Arial" w:eastAsia="Arial Unicode MS" w:hAnsi="Arial" w:cs="Arial"/>
    </w:rPr>
  </w:style>
  <w:style w:type="paragraph" w:customStyle="1" w:styleId="xl30">
    <w:name w:val="xl30"/>
    <w:basedOn w:val="Normaali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31">
    <w:name w:val="xl31"/>
    <w:basedOn w:val="Normaali"/>
    <w:pP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32">
    <w:name w:val="xl32"/>
    <w:basedOn w:val="Normaali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3">
    <w:name w:val="xl33"/>
    <w:basedOn w:val="Normaali"/>
    <w:pPr>
      <w:spacing w:before="100" w:beforeAutospacing="1" w:after="100" w:afterAutospacing="1"/>
      <w:jc w:val="right"/>
    </w:pPr>
    <w:rPr>
      <w:rFonts w:ascii="Arial" w:eastAsia="Arial Unicode MS" w:hAnsi="Arial" w:cs="Arial"/>
      <w:b/>
      <w:bCs/>
    </w:rPr>
  </w:style>
  <w:style w:type="paragraph" w:customStyle="1" w:styleId="xl34">
    <w:name w:val="xl34"/>
    <w:basedOn w:val="Normaali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35">
    <w:name w:val="xl35"/>
    <w:basedOn w:val="Normaali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6">
    <w:name w:val="xl36"/>
    <w:basedOn w:val="Normaali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7">
    <w:name w:val="xl37"/>
    <w:basedOn w:val="Normaali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17"/>
      <w:szCs w:val="17"/>
    </w:rPr>
  </w:style>
  <w:style w:type="paragraph" w:customStyle="1" w:styleId="xl38">
    <w:name w:val="xl38"/>
    <w:basedOn w:val="Normaali"/>
    <w:pP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9">
    <w:name w:val="xl39"/>
    <w:basedOn w:val="Normaali"/>
    <w:pPr>
      <w:spacing w:before="100" w:beforeAutospacing="1" w:after="100" w:afterAutospacing="1"/>
    </w:pPr>
    <w:rPr>
      <w:rFonts w:ascii="Arial" w:eastAsia="Arial Unicode MS" w:hAnsi="Arial" w:cs="Arial"/>
      <w:b/>
      <w:bCs/>
      <w:u w:val="single"/>
    </w:rPr>
  </w:style>
  <w:style w:type="paragraph" w:customStyle="1" w:styleId="xl40">
    <w:name w:val="xl40"/>
    <w:basedOn w:val="Normaali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1">
    <w:name w:val="xl41"/>
    <w:basedOn w:val="Normaali"/>
    <w:pPr>
      <w:spacing w:before="100" w:beforeAutospacing="1" w:after="100" w:afterAutospacing="1"/>
    </w:pPr>
    <w:rPr>
      <w:rFonts w:ascii="Arial" w:eastAsia="Arial Unicode MS" w:hAnsi="Arial" w:cs="Arial"/>
      <w:u w:val="single"/>
    </w:rPr>
  </w:style>
  <w:style w:type="paragraph" w:customStyle="1" w:styleId="xl42">
    <w:name w:val="xl42"/>
    <w:basedOn w:val="Normaali"/>
    <w:pPr>
      <w:pBdr>
        <w:top w:val="double" w:sz="6" w:space="0" w:color="auto"/>
        <w:left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3">
    <w:name w:val="xl43"/>
    <w:basedOn w:val="Normaali"/>
    <w:pPr>
      <w:pBdr>
        <w:top w:val="double" w:sz="6" w:space="0" w:color="auto"/>
      </w:pBd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44">
    <w:name w:val="xl44"/>
    <w:basedOn w:val="Normaali"/>
    <w:pPr>
      <w:pBdr>
        <w:top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5">
    <w:name w:val="xl45"/>
    <w:basedOn w:val="Normaali"/>
    <w:pPr>
      <w:pBdr>
        <w:left w:val="double" w:sz="6" w:space="0" w:color="auto"/>
        <w:bottom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6">
    <w:name w:val="xl46"/>
    <w:basedOn w:val="Normaali"/>
    <w:pPr>
      <w:pBdr>
        <w:bottom w:val="double" w:sz="6" w:space="0" w:color="auto"/>
      </w:pBdr>
      <w:shd w:val="clear" w:color="auto" w:fill="FFFF00"/>
      <w:spacing w:before="100" w:beforeAutospacing="1" w:after="100" w:afterAutospacing="1"/>
      <w:jc w:val="right"/>
    </w:pPr>
    <w:rPr>
      <w:rFonts w:ascii="Arial" w:eastAsia="Arial Unicode MS" w:hAnsi="Arial" w:cs="Arial"/>
      <w:color w:val="0000FF"/>
      <w:u w:val="single"/>
    </w:rPr>
  </w:style>
  <w:style w:type="paragraph" w:customStyle="1" w:styleId="xl47">
    <w:name w:val="xl47"/>
    <w:basedOn w:val="Normaali"/>
    <w:pPr>
      <w:pBdr>
        <w:bottom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48">
    <w:name w:val="xl48"/>
    <w:basedOn w:val="Normaali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49">
    <w:name w:val="xl49"/>
    <w:basedOn w:val="Normaali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0">
    <w:name w:val="xl50"/>
    <w:basedOn w:val="Normaali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1">
    <w:name w:val="xl51"/>
    <w:basedOn w:val="Normaali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2">
    <w:name w:val="xl52"/>
    <w:basedOn w:val="Normaali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3">
    <w:name w:val="xl53"/>
    <w:basedOn w:val="Normaali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4">
    <w:name w:val="xl54"/>
    <w:basedOn w:val="Normaali"/>
    <w:pPr>
      <w:pBdr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5">
    <w:name w:val="xl55"/>
    <w:basedOn w:val="Normaali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6">
    <w:name w:val="xl56"/>
    <w:basedOn w:val="Normaali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7">
    <w:name w:val="xl57"/>
    <w:basedOn w:val="Normaali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8">
    <w:name w:val="xl58"/>
    <w:basedOn w:val="Normaali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9">
    <w:name w:val="xl59"/>
    <w:basedOn w:val="Normaali"/>
    <w:pPr>
      <w:spacing w:before="100" w:beforeAutospacing="1" w:after="100" w:afterAutospacing="1"/>
      <w:jc w:val="right"/>
    </w:pPr>
    <w:rPr>
      <w:rFonts w:ascii="Arial" w:eastAsia="Arial Unicode MS" w:hAnsi="Arial" w:cs="Arial"/>
      <w:sz w:val="17"/>
      <w:szCs w:val="17"/>
    </w:rPr>
  </w:style>
  <w:style w:type="paragraph" w:customStyle="1" w:styleId="xl60">
    <w:name w:val="xl60"/>
    <w:basedOn w:val="Normaali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1">
    <w:name w:val="xl61"/>
    <w:basedOn w:val="Normaali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2">
    <w:name w:val="xl62"/>
    <w:basedOn w:val="Normaali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3">
    <w:name w:val="xl63"/>
    <w:basedOn w:val="Normaali"/>
    <w:pP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64">
    <w:name w:val="xl64"/>
    <w:basedOn w:val="Normaali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5">
    <w:name w:val="xl65"/>
    <w:basedOn w:val="Normaali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6">
    <w:name w:val="xl66"/>
    <w:basedOn w:val="Normaali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7">
    <w:name w:val="xl67"/>
    <w:basedOn w:val="Normaali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8">
    <w:name w:val="xl68"/>
    <w:basedOn w:val="Normaali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9">
    <w:name w:val="xl69"/>
    <w:basedOn w:val="Normaali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0">
    <w:name w:val="xl70"/>
    <w:basedOn w:val="Normaali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1">
    <w:name w:val="xl71"/>
    <w:basedOn w:val="Normaali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2">
    <w:name w:val="xl72"/>
    <w:basedOn w:val="Normaali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3">
    <w:name w:val="xl73"/>
    <w:basedOn w:val="Normaali"/>
    <w:pPr>
      <w:spacing w:before="100" w:beforeAutospacing="1" w:after="100" w:afterAutospacing="1"/>
    </w:pPr>
    <w:rPr>
      <w:rFonts w:ascii="MS Sans Serif" w:eastAsia="Arial Unicode MS" w:hAnsi="MS Sans Serif" w:cs="Arial Unicode MS"/>
    </w:rPr>
  </w:style>
  <w:style w:type="paragraph" w:customStyle="1" w:styleId="xl74">
    <w:name w:val="xl74"/>
    <w:basedOn w:val="Normaali"/>
    <w:pPr>
      <w:spacing w:before="100" w:beforeAutospacing="1" w:after="100" w:afterAutospacing="1"/>
    </w:pPr>
    <w:rPr>
      <w:rFonts w:ascii="MS Sans Serif" w:eastAsia="Arial Unicode MS" w:hAnsi="MS Sans Serif" w:cs="Arial Unicode MS"/>
      <w:sz w:val="17"/>
      <w:szCs w:val="17"/>
      <w:u w:val="single"/>
    </w:rPr>
  </w:style>
  <w:style w:type="paragraph" w:customStyle="1" w:styleId="xl75">
    <w:name w:val="xl75"/>
    <w:basedOn w:val="Normaali"/>
    <w:pPr>
      <w:pBdr>
        <w:top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6">
    <w:name w:val="xl76"/>
    <w:basedOn w:val="Normaali"/>
    <w:pPr>
      <w:pBdr>
        <w:bottom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7">
    <w:name w:val="xl77"/>
    <w:basedOn w:val="Normaali"/>
    <w:pPr>
      <w:pBdr>
        <w:top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8">
    <w:name w:val="xl78"/>
    <w:basedOn w:val="Normaali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79">
    <w:name w:val="xl79"/>
    <w:basedOn w:val="Normaali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0">
    <w:name w:val="xl80"/>
    <w:basedOn w:val="Normaali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1">
    <w:name w:val="xl81"/>
    <w:basedOn w:val="Normaali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2">
    <w:name w:val="xl82"/>
    <w:basedOn w:val="Normaali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83">
    <w:name w:val="xl83"/>
    <w:basedOn w:val="Normaali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styleId="Sisluet1">
    <w:name w:val="toc 1"/>
    <w:basedOn w:val="Normaali"/>
    <w:next w:val="Normaali"/>
    <w:autoRedefine/>
    <w:uiPriority w:val="39"/>
    <w:rsid w:val="00AA1EE3"/>
    <w:pPr>
      <w:tabs>
        <w:tab w:val="left" w:pos="480"/>
        <w:tab w:val="right" w:leader="dot" w:pos="10065"/>
      </w:tabs>
      <w:spacing w:before="120"/>
      <w:ind w:left="14" w:right="-1" w:hanging="14"/>
    </w:pPr>
    <w:rPr>
      <w:b/>
      <w:bCs/>
      <w:caps/>
      <w:noProof/>
    </w:rPr>
  </w:style>
  <w:style w:type="paragraph" w:styleId="Sisluet2">
    <w:name w:val="toc 2"/>
    <w:basedOn w:val="Normaali"/>
    <w:next w:val="Normaali"/>
    <w:autoRedefine/>
    <w:uiPriority w:val="39"/>
    <w:pPr>
      <w:ind w:left="240"/>
    </w:pPr>
    <w:rPr>
      <w:smallCaps/>
    </w:rPr>
  </w:style>
  <w:style w:type="paragraph" w:styleId="Sisluet3">
    <w:name w:val="toc 3"/>
    <w:basedOn w:val="Normaali"/>
    <w:next w:val="Normaali"/>
    <w:autoRedefine/>
    <w:uiPriority w:val="39"/>
    <w:pPr>
      <w:ind w:left="480"/>
    </w:pPr>
    <w:rPr>
      <w:i/>
      <w:iCs/>
    </w:rPr>
  </w:style>
  <w:style w:type="paragraph" w:styleId="Sisluet4">
    <w:name w:val="toc 4"/>
    <w:basedOn w:val="Normaali"/>
    <w:next w:val="Normaali"/>
    <w:autoRedefine/>
    <w:uiPriority w:val="39"/>
    <w:pPr>
      <w:ind w:left="720"/>
    </w:pPr>
    <w:rPr>
      <w:szCs w:val="21"/>
    </w:rPr>
  </w:style>
  <w:style w:type="paragraph" w:styleId="Sisluet5">
    <w:name w:val="toc 5"/>
    <w:basedOn w:val="Normaali"/>
    <w:next w:val="Normaali"/>
    <w:autoRedefine/>
    <w:uiPriority w:val="39"/>
    <w:pPr>
      <w:ind w:left="960"/>
    </w:pPr>
    <w:rPr>
      <w:szCs w:val="21"/>
    </w:rPr>
  </w:style>
  <w:style w:type="paragraph" w:styleId="Sisluet6">
    <w:name w:val="toc 6"/>
    <w:basedOn w:val="Normaali"/>
    <w:next w:val="Normaali"/>
    <w:autoRedefine/>
    <w:uiPriority w:val="39"/>
    <w:pPr>
      <w:ind w:left="1200"/>
    </w:pPr>
    <w:rPr>
      <w:szCs w:val="21"/>
    </w:rPr>
  </w:style>
  <w:style w:type="paragraph" w:styleId="Sisluet7">
    <w:name w:val="toc 7"/>
    <w:basedOn w:val="Normaali"/>
    <w:next w:val="Normaali"/>
    <w:autoRedefine/>
    <w:uiPriority w:val="39"/>
    <w:pPr>
      <w:ind w:left="1440"/>
    </w:pPr>
    <w:rPr>
      <w:szCs w:val="21"/>
    </w:rPr>
  </w:style>
  <w:style w:type="paragraph" w:styleId="Sisluet8">
    <w:name w:val="toc 8"/>
    <w:basedOn w:val="Normaali"/>
    <w:next w:val="Normaali"/>
    <w:autoRedefine/>
    <w:uiPriority w:val="39"/>
    <w:pPr>
      <w:ind w:left="1680"/>
    </w:pPr>
    <w:rPr>
      <w:szCs w:val="21"/>
    </w:rPr>
  </w:style>
  <w:style w:type="paragraph" w:styleId="Sisluet9">
    <w:name w:val="toc 9"/>
    <w:basedOn w:val="Normaali"/>
    <w:next w:val="Normaali"/>
    <w:autoRedefine/>
    <w:uiPriority w:val="39"/>
    <w:pPr>
      <w:ind w:left="1920"/>
    </w:pPr>
    <w:rPr>
      <w:szCs w:val="21"/>
    </w:rPr>
  </w:style>
  <w:style w:type="paragraph" w:styleId="NormaaliWWW">
    <w:name w:val="Normal (Web)"/>
    <w:basedOn w:val="Normaali"/>
    <w:uiPriority w:val="99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Kuvaotsikkoluettelo">
    <w:name w:val="table of figures"/>
    <w:basedOn w:val="Normaali"/>
    <w:next w:val="Normaali"/>
    <w:semiHidden/>
    <w:pPr>
      <w:ind w:left="480" w:hanging="480"/>
    </w:pPr>
    <w:rPr>
      <w:smallCaps/>
    </w:rPr>
  </w:style>
  <w:style w:type="paragraph" w:styleId="Merkittyluettelo4">
    <w:name w:val="List Bullet 4"/>
    <w:basedOn w:val="Normaali"/>
    <w:autoRedefine/>
    <w:rsid w:val="008E4166"/>
    <w:pPr>
      <w:tabs>
        <w:tab w:val="num" w:pos="360"/>
        <w:tab w:val="num" w:pos="1440"/>
      </w:tabs>
      <w:ind w:left="2275"/>
    </w:pPr>
    <w:rPr>
      <w:rFonts w:ascii="Arial" w:hAnsi="Arial"/>
      <w:spacing w:val="-5"/>
      <w:sz w:val="20"/>
      <w:szCs w:val="20"/>
    </w:rPr>
  </w:style>
  <w:style w:type="table" w:styleId="TaulukkoRuudukko">
    <w:name w:val="Table Grid"/>
    <w:basedOn w:val="Normaalitaulukko"/>
    <w:uiPriority w:val="59"/>
    <w:rsid w:val="00532F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Voimakas">
    <w:name w:val="Strong"/>
    <w:basedOn w:val="Kappaleenoletusfontti"/>
    <w:uiPriority w:val="22"/>
    <w:qFormat/>
    <w:rsid w:val="00FE1753"/>
    <w:rPr>
      <w:b/>
      <w:bCs/>
    </w:rPr>
  </w:style>
  <w:style w:type="character" w:customStyle="1" w:styleId="stilemessaggiodipostaelettronica19">
    <w:name w:val="stilemessaggiodipostaelettronica19"/>
    <w:semiHidden/>
    <w:rsid w:val="005611C5"/>
    <w:rPr>
      <w:rFonts w:ascii="Arial" w:hAnsi="Arial" w:cs="Arial"/>
      <w:color w:val="000080"/>
      <w:sz w:val="20"/>
    </w:rPr>
  </w:style>
  <w:style w:type="paragraph" w:customStyle="1" w:styleId="WP9Heading3">
    <w:name w:val="WP9_Heading 3"/>
    <w:basedOn w:val="Normaali"/>
    <w:rsid w:val="004F4952"/>
    <w:pPr>
      <w:spacing w:after="60"/>
    </w:pPr>
    <w:rPr>
      <w:b/>
      <w:szCs w:val="20"/>
      <w:u w:val="single"/>
      <w:lang w:val="en-US" w:eastAsia="nl-NL"/>
    </w:rPr>
  </w:style>
  <w:style w:type="paragraph" w:customStyle="1" w:styleId="WP9Heading2">
    <w:name w:val="WP9_Heading 2"/>
    <w:basedOn w:val="Normaali"/>
    <w:rsid w:val="004F4952"/>
    <w:pPr>
      <w:spacing w:after="60"/>
    </w:pPr>
    <w:rPr>
      <w:rFonts w:ascii="Verdana Standaard" w:hAnsi="Verdana Standaard"/>
      <w:b/>
      <w:sz w:val="26"/>
      <w:szCs w:val="20"/>
      <w:lang w:val="en-US" w:eastAsia="nl-NL"/>
    </w:rPr>
  </w:style>
  <w:style w:type="paragraph" w:styleId="Seliteteksti">
    <w:name w:val="Balloon Text"/>
    <w:basedOn w:val="Normaali"/>
    <w:link w:val="SelitetekstiChar"/>
    <w:uiPriority w:val="99"/>
    <w:semiHidden/>
    <w:rsid w:val="004F4952"/>
    <w:rPr>
      <w:rFonts w:ascii="Tahoma" w:hAnsi="Tahoma" w:cs="Tahoma"/>
      <w:sz w:val="16"/>
      <w:szCs w:val="16"/>
    </w:rPr>
  </w:style>
  <w:style w:type="character" w:customStyle="1" w:styleId="Rubrique">
    <w:name w:val="Rubrique"/>
    <w:rsid w:val="00473E28"/>
    <w:rPr>
      <w:rFonts w:ascii="Times New Roman" w:hAnsi="Times New Roman"/>
      <w:i/>
    </w:rPr>
  </w:style>
  <w:style w:type="character" w:styleId="AvattuHyperlinkki">
    <w:name w:val="FollowedHyperlink"/>
    <w:basedOn w:val="Kappaleenoletusfontti"/>
    <w:rsid w:val="00FE3DE2"/>
    <w:rPr>
      <w:color w:val="954F72" w:themeColor="followedHyperlink"/>
      <w:u w:val="single"/>
    </w:rPr>
  </w:style>
  <w:style w:type="paragraph" w:styleId="Luettelokappale">
    <w:name w:val="List Paragraph"/>
    <w:basedOn w:val="Normaali"/>
    <w:uiPriority w:val="34"/>
    <w:qFormat/>
    <w:rsid w:val="00FE1753"/>
    <w:pPr>
      <w:ind w:left="720"/>
      <w:contextualSpacing/>
    </w:pPr>
  </w:style>
  <w:style w:type="paragraph" w:styleId="Sisllysluettelonotsikko">
    <w:name w:val="TOC Heading"/>
    <w:basedOn w:val="Otsikko1"/>
    <w:next w:val="Normaali"/>
    <w:uiPriority w:val="39"/>
    <w:unhideWhenUsed/>
    <w:qFormat/>
    <w:rsid w:val="00FE1753"/>
    <w:pPr>
      <w:outlineLvl w:val="9"/>
    </w:pPr>
  </w:style>
  <w:style w:type="character" w:styleId="Paikkamerkkiteksti">
    <w:name w:val="Placeholder Text"/>
    <w:basedOn w:val="Kappaleenoletusfontti"/>
    <w:uiPriority w:val="99"/>
    <w:semiHidden/>
    <w:rsid w:val="00712B75"/>
    <w:rPr>
      <w:color w:val="808080"/>
    </w:rPr>
  </w:style>
  <w:style w:type="paragraph" w:customStyle="1" w:styleId="Default">
    <w:name w:val="Default"/>
    <w:rsid w:val="00123A58"/>
    <w:pPr>
      <w:autoSpaceDE w:val="0"/>
      <w:autoSpaceDN w:val="0"/>
      <w:adjustRightInd w:val="0"/>
    </w:pPr>
    <w:rPr>
      <w:color w:val="000000"/>
      <w:sz w:val="24"/>
      <w:szCs w:val="24"/>
      <w:lang w:val="it-IT"/>
    </w:rPr>
  </w:style>
  <w:style w:type="paragraph" w:styleId="Kuvaotsikko">
    <w:name w:val="caption"/>
    <w:basedOn w:val="Normaali"/>
    <w:next w:val="Normaali"/>
    <w:unhideWhenUsed/>
    <w:qFormat/>
    <w:rsid w:val="00FE1753"/>
    <w:pPr>
      <w:spacing w:line="240" w:lineRule="auto"/>
    </w:pPr>
    <w:rPr>
      <w:b/>
      <w:bCs/>
      <w:color w:val="5B9BD5" w:themeColor="accent1"/>
      <w:sz w:val="18"/>
      <w:szCs w:val="18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257462"/>
    <w:rPr>
      <w:rFonts w:ascii="Tahoma" w:hAnsi="Tahoma" w:cs="Tahoma"/>
      <w:sz w:val="16"/>
      <w:szCs w:val="16"/>
      <w:lang w:val="en-GB" w:eastAsia="en-US"/>
    </w:rPr>
  </w:style>
  <w:style w:type="character" w:customStyle="1" w:styleId="Otsikko1Char">
    <w:name w:val="Otsikko 1 Char"/>
    <w:aliases w:val="Tittle1 Char"/>
    <w:basedOn w:val="Kappaleenoletusfontti"/>
    <w:link w:val="Otsikko1"/>
    <w:rsid w:val="009E4B16"/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character" w:customStyle="1" w:styleId="Otsikko2Char">
    <w:name w:val="Otsikko 2 Char"/>
    <w:aliases w:val="Tittle 2 Char"/>
    <w:basedOn w:val="Kappaleenoletusfontti"/>
    <w:link w:val="Otsikko2"/>
    <w:rsid w:val="00F773D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Otsikko3Char">
    <w:name w:val="Otsikko 3 Char"/>
    <w:aliases w:val="Tittle 3 Char"/>
    <w:basedOn w:val="Kappaleenoletusfontti"/>
    <w:link w:val="Otsikko3"/>
    <w:rsid w:val="005718C1"/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character" w:customStyle="1" w:styleId="Otsikko4Char">
    <w:name w:val="Otsikko 4 Char"/>
    <w:basedOn w:val="Kappaleenoletusfontti"/>
    <w:link w:val="Otsikko4"/>
    <w:rsid w:val="00F773DE"/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character" w:customStyle="1" w:styleId="Otsikko5Char">
    <w:name w:val="Otsikko 5 Char"/>
    <w:aliases w:val="h5 Char,Second Subheading Char"/>
    <w:basedOn w:val="Kappaleenoletusfontti"/>
    <w:link w:val="Otsikko5"/>
    <w:rsid w:val="00FE1753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Otsikko6Char">
    <w:name w:val="Otsikko 6 Char"/>
    <w:basedOn w:val="Kappaleenoletusfontti"/>
    <w:link w:val="Otsikko6"/>
    <w:rsid w:val="00FE1753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Otsikko7Char">
    <w:name w:val="Otsikko 7 Char"/>
    <w:basedOn w:val="Kappaleenoletusfontti"/>
    <w:link w:val="Otsikko7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Otsikko8Char">
    <w:name w:val="Otsikko 8 Char"/>
    <w:basedOn w:val="Kappaleenoletusfontti"/>
    <w:link w:val="Otsikko8"/>
    <w:uiPriority w:val="9"/>
    <w:rsid w:val="00FE1753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Otsikko9Char">
    <w:name w:val="Otsikko 9 Char"/>
    <w:basedOn w:val="Kappaleenoletusfontti"/>
    <w:link w:val="Otsikko9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pple-converted-space">
    <w:name w:val="apple-converted-space"/>
    <w:basedOn w:val="Kappaleenoletusfontti"/>
    <w:rsid w:val="00257462"/>
  </w:style>
  <w:style w:type="character" w:customStyle="1" w:styleId="OtsikkoChar">
    <w:name w:val="Otsikko Char"/>
    <w:basedOn w:val="Kappaleenoletusfontti"/>
    <w:link w:val="Otsikko"/>
    <w:uiPriority w:val="10"/>
    <w:rsid w:val="009E4B16"/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Alaotsikko">
    <w:name w:val="Subtitle"/>
    <w:basedOn w:val="Normaali"/>
    <w:next w:val="Normaali"/>
    <w:link w:val="AlaotsikkoChar"/>
    <w:uiPriority w:val="11"/>
    <w:qFormat/>
    <w:rsid w:val="00FE1753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laotsikkoChar">
    <w:name w:val="Alaotsikko Char"/>
    <w:basedOn w:val="Kappaleenoletusfontti"/>
    <w:link w:val="Alaotsikko"/>
    <w:uiPriority w:val="11"/>
    <w:rsid w:val="00FE1753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Korostus">
    <w:name w:val="Emphasis"/>
    <w:basedOn w:val="Kappaleenoletusfontti"/>
    <w:uiPriority w:val="20"/>
    <w:qFormat/>
    <w:rsid w:val="00FE1753"/>
    <w:rPr>
      <w:i/>
      <w:iCs/>
    </w:rPr>
  </w:style>
  <w:style w:type="paragraph" w:styleId="Eivli">
    <w:name w:val="No Spacing"/>
    <w:uiPriority w:val="1"/>
    <w:qFormat/>
    <w:rsid w:val="00FE1753"/>
    <w:pPr>
      <w:spacing w:after="0" w:line="240" w:lineRule="auto"/>
    </w:pPr>
  </w:style>
  <w:style w:type="paragraph" w:styleId="Lainaus">
    <w:name w:val="Quote"/>
    <w:basedOn w:val="Normaali"/>
    <w:next w:val="Normaali"/>
    <w:link w:val="LainausChar"/>
    <w:uiPriority w:val="29"/>
    <w:qFormat/>
    <w:rsid w:val="00FE1753"/>
    <w:rPr>
      <w:i/>
      <w:iCs/>
      <w:color w:val="000000" w:themeColor="text1"/>
    </w:rPr>
  </w:style>
  <w:style w:type="character" w:customStyle="1" w:styleId="LainausChar">
    <w:name w:val="Lainaus Char"/>
    <w:basedOn w:val="Kappaleenoletusfontti"/>
    <w:link w:val="Lainaus"/>
    <w:uiPriority w:val="29"/>
    <w:rsid w:val="00FE1753"/>
    <w:rPr>
      <w:i/>
      <w:iCs/>
      <w:color w:val="000000" w:themeColor="text1"/>
    </w:rPr>
  </w:style>
  <w:style w:type="paragraph" w:styleId="Erottuvalainaus">
    <w:name w:val="Intense Quote"/>
    <w:basedOn w:val="Normaali"/>
    <w:next w:val="Normaali"/>
    <w:link w:val="ErottuvalainausChar"/>
    <w:uiPriority w:val="30"/>
    <w:qFormat/>
    <w:rsid w:val="00FE1753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ErottuvalainausChar">
    <w:name w:val="Erottuva lainaus Char"/>
    <w:basedOn w:val="Kappaleenoletusfontti"/>
    <w:link w:val="Erottuvalainaus"/>
    <w:uiPriority w:val="30"/>
    <w:rsid w:val="00FE1753"/>
    <w:rPr>
      <w:b/>
      <w:bCs/>
      <w:i/>
      <w:iCs/>
      <w:color w:val="5B9BD5" w:themeColor="accent1"/>
    </w:rPr>
  </w:style>
  <w:style w:type="character" w:styleId="Hienovarainenkorostus">
    <w:name w:val="Subtle Emphasis"/>
    <w:basedOn w:val="Kappaleenoletusfontti"/>
    <w:uiPriority w:val="19"/>
    <w:qFormat/>
    <w:rsid w:val="00FE1753"/>
    <w:rPr>
      <w:i/>
      <w:iCs/>
      <w:color w:val="808080" w:themeColor="text1" w:themeTint="7F"/>
    </w:rPr>
  </w:style>
  <w:style w:type="character" w:styleId="Voimakaskorostus">
    <w:name w:val="Intense Emphasis"/>
    <w:basedOn w:val="Kappaleenoletusfontti"/>
    <w:uiPriority w:val="21"/>
    <w:qFormat/>
    <w:rsid w:val="00FE1753"/>
    <w:rPr>
      <w:b/>
      <w:bCs/>
      <w:i/>
      <w:iCs/>
      <w:color w:val="5B9BD5" w:themeColor="accent1"/>
    </w:rPr>
  </w:style>
  <w:style w:type="character" w:styleId="Hienovarainenviittaus">
    <w:name w:val="Subtle Reference"/>
    <w:basedOn w:val="Kappaleenoletusfontti"/>
    <w:uiPriority w:val="31"/>
    <w:qFormat/>
    <w:rsid w:val="00FE1753"/>
    <w:rPr>
      <w:smallCaps/>
      <w:color w:val="ED7D31" w:themeColor="accent2"/>
      <w:u w:val="single"/>
    </w:rPr>
  </w:style>
  <w:style w:type="character" w:styleId="Erottuvaviittaus">
    <w:name w:val="Intense Reference"/>
    <w:basedOn w:val="Kappaleenoletusfontti"/>
    <w:uiPriority w:val="32"/>
    <w:qFormat/>
    <w:rsid w:val="00FE1753"/>
    <w:rPr>
      <w:b/>
      <w:bCs/>
      <w:smallCaps/>
      <w:color w:val="ED7D31" w:themeColor="accent2"/>
      <w:spacing w:val="5"/>
      <w:u w:val="single"/>
    </w:rPr>
  </w:style>
  <w:style w:type="character" w:styleId="Kirjannimike">
    <w:name w:val="Book Title"/>
    <w:basedOn w:val="Kappaleenoletusfontti"/>
    <w:uiPriority w:val="33"/>
    <w:qFormat/>
    <w:rsid w:val="00FE1753"/>
    <w:rPr>
      <w:b/>
      <w:bCs/>
      <w:smallCaps/>
      <w:spacing w:val="5"/>
    </w:rPr>
  </w:style>
  <w:style w:type="character" w:customStyle="1" w:styleId="WW8Num1z0">
    <w:name w:val="WW8Num1z0"/>
    <w:rsid w:val="00C42583"/>
    <w:rPr>
      <w:rFonts w:ascii="Symbol" w:hAnsi="Symbol"/>
    </w:rPr>
  </w:style>
  <w:style w:type="character" w:customStyle="1" w:styleId="WW8Num1z2">
    <w:name w:val="WW8Num1z2"/>
    <w:rsid w:val="00C42583"/>
    <w:rPr>
      <w:rFonts w:ascii="Courier New" w:hAnsi="Courier New"/>
    </w:rPr>
  </w:style>
  <w:style w:type="character" w:customStyle="1" w:styleId="WW8Num1z3">
    <w:name w:val="WW8Num1z3"/>
    <w:rsid w:val="00C42583"/>
    <w:rPr>
      <w:rFonts w:ascii="Wingdings" w:hAnsi="Wingdings"/>
    </w:rPr>
  </w:style>
  <w:style w:type="character" w:customStyle="1" w:styleId="WW8Num6z0">
    <w:name w:val="WW8Num6z0"/>
    <w:rsid w:val="00C42583"/>
    <w:rPr>
      <w:rFonts w:ascii="Symbol" w:hAnsi="Symbol"/>
    </w:rPr>
  </w:style>
  <w:style w:type="character" w:customStyle="1" w:styleId="WW8Num7z0">
    <w:name w:val="WW8Num7z0"/>
    <w:rsid w:val="00C42583"/>
    <w:rPr>
      <w:rFonts w:ascii="Symbol" w:hAnsi="Symbol"/>
    </w:rPr>
  </w:style>
  <w:style w:type="character" w:customStyle="1" w:styleId="WW8Num8z0">
    <w:name w:val="WW8Num8z0"/>
    <w:rsid w:val="00C42583"/>
    <w:rPr>
      <w:rFonts w:ascii="Symbol" w:hAnsi="Symbol"/>
    </w:rPr>
  </w:style>
  <w:style w:type="character" w:customStyle="1" w:styleId="WW8Num9z0">
    <w:name w:val="WW8Num9z0"/>
    <w:rsid w:val="00C42583"/>
    <w:rPr>
      <w:rFonts w:ascii="Symbol" w:hAnsi="Symbol"/>
    </w:rPr>
  </w:style>
  <w:style w:type="character" w:customStyle="1" w:styleId="WW8Num11z0">
    <w:name w:val="WW8Num11z0"/>
    <w:rsid w:val="00C42583"/>
    <w:rPr>
      <w:rFonts w:ascii="Symbol" w:hAnsi="Symbol"/>
    </w:rPr>
  </w:style>
  <w:style w:type="paragraph" w:customStyle="1" w:styleId="Heading">
    <w:name w:val="Heading"/>
    <w:basedOn w:val="Normaali"/>
    <w:next w:val="Leipteksti"/>
    <w:rsid w:val="00C42583"/>
    <w:pPr>
      <w:keepNext/>
      <w:widowControl w:val="0"/>
      <w:suppressAutoHyphens/>
      <w:spacing w:line="240" w:lineRule="auto"/>
    </w:pPr>
    <w:rPr>
      <w:rFonts w:ascii="Arial" w:eastAsia="Lucida Sans Unicode" w:hAnsi="Arial" w:cs="Tahoma"/>
      <w:sz w:val="28"/>
      <w:szCs w:val="28"/>
      <w:lang w:val="en-GB"/>
    </w:rPr>
  </w:style>
  <w:style w:type="paragraph" w:customStyle="1" w:styleId="1">
    <w:name w:val="1"/>
    <w:basedOn w:val="Normaali"/>
    <w:next w:val="Leipteksti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Luettelo">
    <w:name w:val="List"/>
    <w:basedOn w:val="Leipteksti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ahoma"/>
      <w:sz w:val="24"/>
      <w:szCs w:val="24"/>
      <w:lang w:val="en-GB"/>
    </w:rPr>
  </w:style>
  <w:style w:type="paragraph" w:customStyle="1" w:styleId="Index">
    <w:name w:val="Index"/>
    <w:basedOn w:val="Normaali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ahoma"/>
      <w:sz w:val="24"/>
      <w:szCs w:val="24"/>
      <w:lang w:val="en-GB"/>
    </w:rPr>
  </w:style>
  <w:style w:type="paragraph" w:customStyle="1" w:styleId="TableContents">
    <w:name w:val="Table Contents"/>
    <w:basedOn w:val="Normaali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ableHeading">
    <w:name w:val="Table Heading"/>
    <w:basedOn w:val="TableContents"/>
    <w:rsid w:val="00C42583"/>
    <w:pPr>
      <w:jc w:val="center"/>
    </w:pPr>
    <w:rPr>
      <w:b/>
      <w:bCs/>
    </w:rPr>
  </w:style>
  <w:style w:type="paragraph" w:customStyle="1" w:styleId="Framecontents">
    <w:name w:val="Frame contents"/>
    <w:basedOn w:val="Leipteksti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Kommentinviite">
    <w:name w:val="annotation reference"/>
    <w:uiPriority w:val="99"/>
    <w:unhideWhenUsed/>
    <w:rsid w:val="00C42583"/>
    <w:rPr>
      <w:sz w:val="16"/>
      <w:szCs w:val="16"/>
    </w:rPr>
  </w:style>
  <w:style w:type="paragraph" w:styleId="Kommentinteksti">
    <w:name w:val="annotation text"/>
    <w:basedOn w:val="Normaali"/>
    <w:link w:val="KommentintekstiChar"/>
    <w:uiPriority w:val="99"/>
    <w:unhideWhenUsed/>
    <w:rsid w:val="00C42583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KommentintekstiChar">
    <w:name w:val="Kommentin teksti Char"/>
    <w:basedOn w:val="Kappaleenoletusfontti"/>
    <w:link w:val="Kommentinteksti"/>
    <w:uiPriority w:val="99"/>
    <w:rsid w:val="00C42583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Kommentinotsikko">
    <w:name w:val="annotation subject"/>
    <w:basedOn w:val="Kommentinteksti"/>
    <w:next w:val="Kommentinteksti"/>
    <w:link w:val="KommentinotsikkoChar"/>
    <w:uiPriority w:val="99"/>
    <w:unhideWhenUsed/>
    <w:rsid w:val="00C42583"/>
    <w:rPr>
      <w:b/>
      <w:bCs/>
    </w:rPr>
  </w:style>
  <w:style w:type="character" w:customStyle="1" w:styleId="KommentinotsikkoChar">
    <w:name w:val="Kommentin otsikko Char"/>
    <w:basedOn w:val="KommentintekstiChar"/>
    <w:link w:val="Kommentinotsikko"/>
    <w:uiPriority w:val="99"/>
    <w:rsid w:val="00C42583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character" w:customStyle="1" w:styleId="YltunnisteChar">
    <w:name w:val="Ylätunniste Char"/>
    <w:aliases w:val="Land Char"/>
    <w:basedOn w:val="Kappaleenoletusfontti"/>
    <w:link w:val="Yltunniste"/>
    <w:rsid w:val="00C92554"/>
    <w:rPr>
      <w:sz w:val="20"/>
      <w:szCs w:val="20"/>
      <w:lang w:val="it-IT"/>
    </w:rPr>
  </w:style>
  <w:style w:type="table" w:customStyle="1" w:styleId="TableGrid">
    <w:name w:val="TableGrid"/>
    <w:rsid w:val="004B4986"/>
    <w:pPr>
      <w:spacing w:after="0" w:line="240" w:lineRule="auto"/>
    </w:pPr>
    <w:rPr>
      <w:lang w:val="en-GB" w:eastAsia="en-GB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IOGAS3normal">
    <w:name w:val="BIOGAS3_normal"/>
    <w:basedOn w:val="Normaali"/>
    <w:uiPriority w:val="99"/>
    <w:rsid w:val="0078320A"/>
    <w:pPr>
      <w:spacing w:before="0" w:line="264" w:lineRule="auto"/>
    </w:pPr>
    <w:rPr>
      <w:rFonts w:ascii="Tahoma" w:eastAsia="Times New Roman" w:hAnsi="Tahoma" w:cs="Tahoma"/>
      <w:lang w:val="en-GB" w:eastAsia="en-GB"/>
    </w:rPr>
  </w:style>
  <w:style w:type="character" w:styleId="Ratkaisematonmaininta">
    <w:name w:val="Unresolved Mention"/>
    <w:basedOn w:val="Kappaleenoletusfontti"/>
    <w:uiPriority w:val="99"/>
    <w:semiHidden/>
    <w:unhideWhenUsed/>
    <w:rsid w:val="002404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33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5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33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3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27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54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5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0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973970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1901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77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0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59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87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1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4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35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6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6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9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8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16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2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1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3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7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4404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004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665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17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96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7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245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4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2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8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103369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26904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58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647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379047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145294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070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8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0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0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93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7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52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48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40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86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4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70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7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839103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00"/>
            <w:bottom w:val="none" w:sz="0" w:space="0" w:color="auto"/>
            <w:right w:val="none" w:sz="0" w:space="0" w:color="auto"/>
          </w:divBdr>
          <w:divsChild>
            <w:div w:id="181837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8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40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30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25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1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3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rasmus-fields.eu/management/?q=node/871" TargetMode="Externa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40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3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maps/d/u/0/viewer?mid=1lk2JGwpPkyCQSVEWmBYXCDFRFR50TI2F&amp;ll=52.45985872132255%2C11.654663750000012&amp;z=4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38.png"/><Relationship Id="rId4" Type="http://schemas.openxmlformats.org/officeDocument/2006/relationships/settings" Target="settings.xml"/><Relationship Id="rId9" Type="http://schemas.openxmlformats.org/officeDocument/2006/relationships/hyperlink" Target="http://www.erasmus-fields.eu/management/?q=node/871" TargetMode="External"/><Relationship Id="rId14" Type="http://schemas.openxmlformats.org/officeDocument/2006/relationships/image" Target="media/image4.png"/><Relationship Id="rId22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4.jpeg"/><Relationship Id="rId13" Type="http://schemas.openxmlformats.org/officeDocument/2006/relationships/image" Target="media/image19.jpeg"/><Relationship Id="rId18" Type="http://schemas.openxmlformats.org/officeDocument/2006/relationships/image" Target="media/image24.jpeg"/><Relationship Id="rId26" Type="http://schemas.openxmlformats.org/officeDocument/2006/relationships/image" Target="media/image32.jpeg"/><Relationship Id="rId3" Type="http://schemas.openxmlformats.org/officeDocument/2006/relationships/image" Target="media/image9.png"/><Relationship Id="rId21" Type="http://schemas.openxmlformats.org/officeDocument/2006/relationships/image" Target="media/image27.jpeg"/><Relationship Id="rId7" Type="http://schemas.openxmlformats.org/officeDocument/2006/relationships/image" Target="media/image13.png"/><Relationship Id="rId12" Type="http://schemas.openxmlformats.org/officeDocument/2006/relationships/image" Target="media/image18.jpeg"/><Relationship Id="rId17" Type="http://schemas.openxmlformats.org/officeDocument/2006/relationships/image" Target="media/image23.png"/><Relationship Id="rId25" Type="http://schemas.openxmlformats.org/officeDocument/2006/relationships/image" Target="media/image31.jpeg"/><Relationship Id="rId2" Type="http://schemas.openxmlformats.org/officeDocument/2006/relationships/image" Target="media/image8.png"/><Relationship Id="rId16" Type="http://schemas.openxmlformats.org/officeDocument/2006/relationships/image" Target="media/image22.jpeg"/><Relationship Id="rId20" Type="http://schemas.openxmlformats.org/officeDocument/2006/relationships/image" Target="media/image26.png"/><Relationship Id="rId29" Type="http://schemas.openxmlformats.org/officeDocument/2006/relationships/image" Target="media/image35.png"/><Relationship Id="rId1" Type="http://schemas.openxmlformats.org/officeDocument/2006/relationships/image" Target="media/image7.png"/><Relationship Id="rId6" Type="http://schemas.openxmlformats.org/officeDocument/2006/relationships/image" Target="media/image12.jpeg"/><Relationship Id="rId11" Type="http://schemas.openxmlformats.org/officeDocument/2006/relationships/image" Target="media/image17.tiff"/><Relationship Id="rId24" Type="http://schemas.openxmlformats.org/officeDocument/2006/relationships/image" Target="media/image30.png"/><Relationship Id="rId5" Type="http://schemas.openxmlformats.org/officeDocument/2006/relationships/image" Target="media/image11.png"/><Relationship Id="rId15" Type="http://schemas.openxmlformats.org/officeDocument/2006/relationships/image" Target="media/image21.png"/><Relationship Id="rId23" Type="http://schemas.openxmlformats.org/officeDocument/2006/relationships/image" Target="media/image29.png"/><Relationship Id="rId28" Type="http://schemas.openxmlformats.org/officeDocument/2006/relationships/image" Target="media/image34.jpeg"/><Relationship Id="rId10" Type="http://schemas.openxmlformats.org/officeDocument/2006/relationships/image" Target="media/image16.jpeg"/><Relationship Id="rId19" Type="http://schemas.openxmlformats.org/officeDocument/2006/relationships/image" Target="media/image25.jpeg"/><Relationship Id="rId31" Type="http://schemas.openxmlformats.org/officeDocument/2006/relationships/image" Target="media/image37.png"/><Relationship Id="rId4" Type="http://schemas.openxmlformats.org/officeDocument/2006/relationships/image" Target="media/image10.png"/><Relationship Id="rId9" Type="http://schemas.openxmlformats.org/officeDocument/2006/relationships/image" Target="media/image15.png"/><Relationship Id="rId14" Type="http://schemas.openxmlformats.org/officeDocument/2006/relationships/image" Target="media/image20.jpeg"/><Relationship Id="rId22" Type="http://schemas.openxmlformats.org/officeDocument/2006/relationships/image" Target="media/image28.jpeg"/><Relationship Id="rId27" Type="http://schemas.openxmlformats.org/officeDocument/2006/relationships/image" Target="media/image33.png"/><Relationship Id="rId30" Type="http://schemas.openxmlformats.org/officeDocument/2006/relationships/image" Target="media/image3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tilisateurs\bcuilliere\ownCloud\FOODLAB\WP6%20-%20Quality%20plan%20and%20Sustainability%20strategy\Templates\FOODLAB-DeliverableTemplateV2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9F6C13-E645-44A9-B40D-9D82F10F85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FOODLAB-DeliverableTemplateV2</Template>
  <TotalTime>0</TotalTime>
  <Pages>10</Pages>
  <Words>1358</Words>
  <Characters>11002</Characters>
  <Application>Microsoft Office Word</Application>
  <DocSecurity>0</DocSecurity>
  <Lines>91</Lines>
  <Paragraphs>24</Paragraphs>
  <ScaleCrop>false</ScaleCrop>
  <HeadingPairs>
    <vt:vector size="8" baseType="variant">
      <vt:variant>
        <vt:lpstr>Otsikko</vt:lpstr>
      </vt:variant>
      <vt:variant>
        <vt:i4>1</vt:i4>
      </vt:variant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4" baseType="lpstr">
      <vt:lpstr>INFORMATION SOCIETY TECHNOLOGIES (IST)</vt:lpstr>
      <vt:lpstr>INFORMATION SOCIETY TECHNOLOGIES (IST)</vt:lpstr>
      <vt:lpstr>INFORMATION SOCIETY TECHNOLOGIES (IST)</vt:lpstr>
      <vt:lpstr>INFORMATION SOCIETY TECHNOLOGIES (IST)</vt:lpstr>
    </vt:vector>
  </TitlesOfParts>
  <Company>ITA</Company>
  <LinksUpToDate>false</LinksUpToDate>
  <CharactersWithSpaces>12336</CharactersWithSpaces>
  <SharedDoc>false</SharedDoc>
  <HLinks>
    <vt:vector size="72" baseType="variant">
      <vt:variant>
        <vt:i4>1114164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_Toc431484958</vt:lpwstr>
      </vt:variant>
      <vt:variant>
        <vt:i4>1114164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_Toc431484957</vt:lpwstr>
      </vt:variant>
      <vt:variant>
        <vt:i4>1114164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_Toc431484956</vt:lpwstr>
      </vt:variant>
      <vt:variant>
        <vt:i4>1114164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_Toc431484955</vt:lpwstr>
      </vt:variant>
      <vt:variant>
        <vt:i4>1114164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_Toc431484954</vt:lpwstr>
      </vt:variant>
      <vt:variant>
        <vt:i4>1114164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_Toc431484953</vt:lpwstr>
      </vt:variant>
      <vt:variant>
        <vt:i4>1114164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_Toc431484952</vt:lpwstr>
      </vt:variant>
      <vt:variant>
        <vt:i4>1114164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_Toc431484951</vt:lpwstr>
      </vt:variant>
      <vt:variant>
        <vt:i4>1114164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_Toc431484950</vt:lpwstr>
      </vt:variant>
      <vt:variant>
        <vt:i4>1048628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_Toc431484949</vt:lpwstr>
      </vt:variant>
      <vt:variant>
        <vt:i4>1048628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_Toc431484948</vt:lpwstr>
      </vt:variant>
      <vt:variant>
        <vt:i4>1048628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_Toc431484947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INFORMATION SOCIETY TECHNOLOGIES (IST)</dc:title>
  <dc:subject/>
  <dc:creator>Francesca Sanna</dc:creator>
  <cp:keywords/>
  <dc:description/>
  <cp:lastModifiedBy>Danuta Jaakkola</cp:lastModifiedBy>
  <cp:revision>2</cp:revision>
  <cp:lastPrinted>2016-03-09T08:40:00Z</cp:lastPrinted>
  <dcterms:created xsi:type="dcterms:W3CDTF">2021-03-19T09:35:00Z</dcterms:created>
  <dcterms:modified xsi:type="dcterms:W3CDTF">2021-03-19T09:35:00Z</dcterms:modified>
</cp:coreProperties>
</file>